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016A8" w14:textId="77777777" w:rsidR="007E331F" w:rsidRPr="001670EB" w:rsidRDefault="007E331F" w:rsidP="007E331F">
      <w:pPr>
        <w:pStyle w:val="Nagwek2"/>
        <w:widowControl/>
        <w:spacing w:line="36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670EB" w14:paraId="56937CD7" w14:textId="77777777" w:rsidTr="005844F6">
        <w:tc>
          <w:tcPr>
            <w:tcW w:w="9104" w:type="dxa"/>
            <w:shd w:val="clear" w:color="auto" w:fill="F2F2F2"/>
          </w:tcPr>
          <w:p w14:paraId="79A1FDD3" w14:textId="77777777" w:rsidR="00F31EAC" w:rsidRPr="001670EB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2"/>
                <w:szCs w:val="22"/>
              </w:rPr>
            </w:pPr>
            <w:r w:rsidRPr="001670EB">
              <w:rPr>
                <w:bCs/>
                <w:sz w:val="22"/>
                <w:szCs w:val="22"/>
              </w:rPr>
              <w:t>FORMULARZ OFERTY</w:t>
            </w:r>
          </w:p>
        </w:tc>
      </w:tr>
    </w:tbl>
    <w:p w14:paraId="7329213D" w14:textId="77777777" w:rsidR="007E331F" w:rsidRPr="001670EB" w:rsidRDefault="007E331F" w:rsidP="007E331F">
      <w:pPr>
        <w:pStyle w:val="Nagwek2"/>
        <w:widowControl/>
        <w:spacing w:line="360" w:lineRule="auto"/>
        <w:rPr>
          <w:sz w:val="22"/>
          <w:szCs w:val="22"/>
        </w:rPr>
      </w:pPr>
    </w:p>
    <w:p w14:paraId="2B2B221F" w14:textId="51AAE48C" w:rsidR="004937D2" w:rsidRPr="001670EB" w:rsidRDefault="004937D2" w:rsidP="004937D2">
      <w:pPr>
        <w:spacing w:after="24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 xml:space="preserve">Składając ofertę w postępowaniu o udzielenie zamówienia publicznego prowadzonego w trybie podstawowym </w:t>
      </w:r>
      <w:r w:rsidRPr="001670EB">
        <w:rPr>
          <w:sz w:val="22"/>
          <w:szCs w:val="22"/>
          <w:shd w:val="clear" w:color="auto" w:fill="FFFFFF"/>
        </w:rPr>
        <w:t xml:space="preserve">dobrowolnie (fakultatywnie) </w:t>
      </w:r>
      <w:r w:rsidRPr="001670EB">
        <w:rPr>
          <w:b/>
          <w:sz w:val="22"/>
          <w:szCs w:val="22"/>
        </w:rPr>
        <w:t>w oparciu o art. 275 pkt. 1 ustawy z dnia 11 września 2019r. Prawo zamówień publicznych (Dz.U. z 202</w:t>
      </w:r>
      <w:r w:rsidR="004E66D6" w:rsidRPr="001670EB">
        <w:rPr>
          <w:b/>
          <w:sz w:val="22"/>
          <w:szCs w:val="22"/>
        </w:rPr>
        <w:t>4</w:t>
      </w:r>
      <w:r w:rsidRPr="001670EB">
        <w:rPr>
          <w:b/>
          <w:sz w:val="22"/>
          <w:szCs w:val="22"/>
        </w:rPr>
        <w:t>r. poz.</w:t>
      </w:r>
      <w:r w:rsidR="00D750CF" w:rsidRPr="001670EB">
        <w:rPr>
          <w:b/>
          <w:sz w:val="22"/>
          <w:szCs w:val="22"/>
        </w:rPr>
        <w:t xml:space="preserve"> </w:t>
      </w:r>
      <w:r w:rsidR="004E66D6" w:rsidRPr="001670EB">
        <w:rPr>
          <w:b/>
          <w:sz w:val="22"/>
          <w:szCs w:val="22"/>
        </w:rPr>
        <w:t>1320</w:t>
      </w:r>
      <w:r w:rsidRPr="001670EB">
        <w:rPr>
          <w:b/>
          <w:sz w:val="22"/>
          <w:szCs w:val="22"/>
        </w:rPr>
        <w:t xml:space="preserve">.), </w:t>
      </w:r>
      <w:r w:rsidRPr="001670EB">
        <w:rPr>
          <w:bCs/>
          <w:sz w:val="22"/>
          <w:szCs w:val="22"/>
        </w:rPr>
        <w:t xml:space="preserve">zwanej dalej ”ustawą </w:t>
      </w:r>
      <w:proofErr w:type="spellStart"/>
      <w:r w:rsidRPr="001670EB">
        <w:rPr>
          <w:bCs/>
          <w:sz w:val="22"/>
          <w:szCs w:val="22"/>
        </w:rPr>
        <w:t>Pzp</w:t>
      </w:r>
      <w:proofErr w:type="spellEnd"/>
      <w:r w:rsidRPr="001670EB">
        <w:rPr>
          <w:bCs/>
          <w:sz w:val="22"/>
          <w:szCs w:val="22"/>
        </w:rPr>
        <w:t>”</w:t>
      </w:r>
      <w:r w:rsidRPr="001670EB">
        <w:rPr>
          <w:b/>
          <w:sz w:val="22"/>
          <w:szCs w:val="22"/>
        </w:rPr>
        <w:t xml:space="preserve"> </w:t>
      </w:r>
      <w:r w:rsidRPr="001670EB">
        <w:rPr>
          <w:sz w:val="22"/>
          <w:szCs w:val="22"/>
        </w:rPr>
        <w:t xml:space="preserve"> pn.: </w:t>
      </w:r>
    </w:p>
    <w:p w14:paraId="0BED18E6" w14:textId="5302DF10" w:rsidR="00F31EAC" w:rsidRPr="001670EB" w:rsidRDefault="00F31EAC" w:rsidP="00F31EAC">
      <w:pPr>
        <w:spacing w:after="240" w:line="276" w:lineRule="auto"/>
        <w:jc w:val="both"/>
        <w:rPr>
          <w:sz w:val="22"/>
          <w:szCs w:val="22"/>
        </w:rPr>
      </w:pPr>
    </w:p>
    <w:p w14:paraId="6E9F62B1" w14:textId="79DB123F" w:rsidR="00E908A2" w:rsidRPr="00E908A2" w:rsidRDefault="00E908A2" w:rsidP="00E908A2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E908A2">
        <w:rPr>
          <w:b/>
          <w:color w:val="000000"/>
          <w:sz w:val="22"/>
          <w:szCs w:val="22"/>
        </w:rPr>
        <w:t>„ Budowa sieci wodociągowej w miejscowości Gorzyce Małe, Świeca,</w:t>
      </w:r>
    </w:p>
    <w:p w14:paraId="06DA19BC" w14:textId="22F27849" w:rsidR="00021C35" w:rsidRPr="001670EB" w:rsidRDefault="00E908A2" w:rsidP="00E908A2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E908A2">
        <w:rPr>
          <w:b/>
          <w:color w:val="000000"/>
          <w:sz w:val="22"/>
          <w:szCs w:val="22"/>
        </w:rPr>
        <w:t>Huta, Nadstawki, Tarchały Wielkie”.</w:t>
      </w:r>
    </w:p>
    <w:p w14:paraId="21E0ED39" w14:textId="1A04D477" w:rsidR="009F20DB" w:rsidRPr="001670EB" w:rsidRDefault="00021C35" w:rsidP="00E908A2">
      <w:pPr>
        <w:spacing w:after="141" w:line="276" w:lineRule="auto"/>
        <w:ind w:left="54"/>
        <w:jc w:val="center"/>
        <w:rPr>
          <w:color w:val="000000"/>
          <w:sz w:val="22"/>
          <w:szCs w:val="22"/>
        </w:rPr>
      </w:pPr>
      <w:r w:rsidRPr="001670EB">
        <w:rPr>
          <w:color w:val="000000"/>
          <w:sz w:val="22"/>
          <w:szCs w:val="22"/>
        </w:rPr>
        <w:t xml:space="preserve"> </w:t>
      </w:r>
    </w:p>
    <w:p w14:paraId="4CF969FD" w14:textId="77777777" w:rsidR="00054B58" w:rsidRPr="001670EB" w:rsidRDefault="00054B58" w:rsidP="003B769C">
      <w:pPr>
        <w:spacing w:after="120" w:line="276" w:lineRule="auto"/>
        <w:jc w:val="both"/>
        <w:rPr>
          <w:sz w:val="22"/>
          <w:szCs w:val="22"/>
        </w:rPr>
      </w:pPr>
    </w:p>
    <w:p w14:paraId="1763F74A" w14:textId="77777777" w:rsidR="00AA39D6" w:rsidRPr="001670EB" w:rsidRDefault="002F5EA1" w:rsidP="003B769C">
      <w:pPr>
        <w:spacing w:after="12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Ja</w:t>
      </w:r>
      <w:r w:rsidR="00AA39D6" w:rsidRPr="001670EB">
        <w:rPr>
          <w:sz w:val="22"/>
          <w:szCs w:val="22"/>
        </w:rPr>
        <w:t xml:space="preserve"> niżej podpisan</w:t>
      </w:r>
      <w:r w:rsidRPr="001670EB">
        <w:rPr>
          <w:sz w:val="22"/>
          <w:szCs w:val="22"/>
        </w:rPr>
        <w:t>y</w:t>
      </w:r>
      <w:r w:rsidR="00AA39D6" w:rsidRPr="001670EB">
        <w:rPr>
          <w:sz w:val="22"/>
          <w:szCs w:val="22"/>
        </w:rPr>
        <w:t>:</w:t>
      </w:r>
    </w:p>
    <w:p w14:paraId="71128654" w14:textId="77777777" w:rsidR="00AA39D6" w:rsidRPr="001670EB" w:rsidRDefault="00525EFF" w:rsidP="003B769C">
      <w:pPr>
        <w:spacing w:after="12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__________________________________________________________________________________</w:t>
      </w:r>
    </w:p>
    <w:p w14:paraId="6EB84A69" w14:textId="77777777" w:rsidR="00AA39D6" w:rsidRPr="001670EB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d</w:t>
      </w:r>
      <w:r w:rsidR="00AA39D6" w:rsidRPr="001670EB">
        <w:rPr>
          <w:sz w:val="22"/>
          <w:szCs w:val="22"/>
        </w:rPr>
        <w:t>ziałając w imieniu i na rzecz:</w:t>
      </w:r>
    </w:p>
    <w:p w14:paraId="2F0B8EC3" w14:textId="77777777" w:rsidR="00AE2ACB" w:rsidRPr="001670EB" w:rsidRDefault="00AE2ACB" w:rsidP="00AE2ACB">
      <w:pPr>
        <w:spacing w:after="100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Nazwa i adres Wykonawcy</w:t>
      </w:r>
      <w:r w:rsidRPr="001670EB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6149"/>
      </w:tblGrid>
      <w:tr w:rsidR="00AE2ACB" w:rsidRPr="001670EB" w14:paraId="44BD1B0E" w14:textId="77777777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14:paraId="6970A8FA" w14:textId="77777777" w:rsidR="00AE2ACB" w:rsidRPr="003318DA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14:paraId="220F6C5E" w14:textId="77777777" w:rsidR="00AE2ACB" w:rsidRPr="003318DA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1670EB" w14:paraId="2C64F1B8" w14:textId="77777777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14:paraId="25C3B7D0" w14:textId="77777777" w:rsidR="00AE2ACB" w:rsidRPr="003318DA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14:paraId="606F643A" w14:textId="77777777" w:rsidR="00AE2ACB" w:rsidRPr="003318DA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1670EB" w14:paraId="6429410B" w14:textId="77777777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14:paraId="3799E1DB" w14:textId="77777777" w:rsidR="00AE2ACB" w:rsidRPr="003318DA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 xml:space="preserve">NIP </w:t>
            </w:r>
            <w:r w:rsidRPr="003318DA">
              <w:rPr>
                <w:rFonts w:eastAsia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257A6960" w14:textId="77777777" w:rsidR="00AE2ACB" w:rsidRPr="003318DA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1670EB" w14:paraId="1F2F83C5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1DB1338A" w14:textId="77777777" w:rsidR="00AE2ACB" w:rsidRPr="003318DA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 xml:space="preserve">REGON </w:t>
            </w:r>
            <w:r w:rsidRPr="003318DA">
              <w:rPr>
                <w:rFonts w:eastAsia="Calibri"/>
                <w:i/>
                <w:sz w:val="22"/>
                <w:szCs w:val="22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14:paraId="3213083B" w14:textId="77777777" w:rsidR="00AE2ACB" w:rsidRPr="003318DA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6056B7" w:rsidRPr="001670EB" w14:paraId="2436CA49" w14:textId="77777777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14:paraId="4D528999" w14:textId="7072FB12" w:rsidR="006056B7" w:rsidRPr="003318DA" w:rsidRDefault="006056B7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>Województwo</w:t>
            </w:r>
          </w:p>
        </w:tc>
        <w:tc>
          <w:tcPr>
            <w:tcW w:w="6237" w:type="dxa"/>
            <w:shd w:val="clear" w:color="auto" w:fill="auto"/>
          </w:tcPr>
          <w:p w14:paraId="72759735" w14:textId="77777777" w:rsidR="006056B7" w:rsidRPr="003318DA" w:rsidRDefault="006056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</w:p>
        </w:tc>
      </w:tr>
      <w:tr w:rsidR="00AE2ACB" w:rsidRPr="001670EB" w14:paraId="0BFDFFED" w14:textId="77777777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14:paraId="7CDEE937" w14:textId="77777777" w:rsidR="00AE2ACB" w:rsidRPr="003318DA" w:rsidRDefault="00230BE5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3318DA"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  <w:shd w:val="clear" w:color="auto" w:fill="auto"/>
          </w:tcPr>
          <w:p w14:paraId="0EA5DC38" w14:textId="77777777" w:rsidR="00AE2ACB" w:rsidRPr="003318DA" w:rsidRDefault="00230BE5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sz w:val="22"/>
                <w:szCs w:val="22"/>
              </w:rPr>
            </w:pPr>
            <w:r w:rsidRPr="003318DA">
              <w:rPr>
                <w:sz w:val="22"/>
                <w:szCs w:val="22"/>
              </w:rPr>
              <w:t>Mikroprzedsiębiorstwo / Małe przedsiębiorstwo / Średnie przedsiębiorstwo / Jednoosobowa działalność gospodarcza / Osoba fizyczna nieprowadząca działalności gospodarczej / Inny rodzaj *</w:t>
            </w:r>
          </w:p>
        </w:tc>
      </w:tr>
    </w:tbl>
    <w:p w14:paraId="2476D9CF" w14:textId="77777777" w:rsidR="009B60DF" w:rsidRPr="009B60DF" w:rsidRDefault="009B60DF" w:rsidP="009B60DF">
      <w:pPr>
        <w:spacing w:before="240" w:line="360" w:lineRule="auto"/>
        <w:jc w:val="both"/>
        <w:rPr>
          <w:sz w:val="22"/>
          <w:szCs w:val="22"/>
        </w:rPr>
      </w:pPr>
      <w:bookmarkStart w:id="0" w:name="_Hlk88677434"/>
      <w:r w:rsidRPr="009B60DF">
        <w:rPr>
          <w:b/>
          <w:sz w:val="22"/>
          <w:szCs w:val="22"/>
        </w:rPr>
        <w:t>WSZELKĄ KORESPONDENCJĘ</w:t>
      </w:r>
      <w:r w:rsidRPr="009B60DF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6149"/>
      </w:tblGrid>
      <w:tr w:rsidR="009B60DF" w:rsidRPr="001670EB" w14:paraId="18C9C17F" w14:textId="77777777" w:rsidTr="009B60DF">
        <w:tc>
          <w:tcPr>
            <w:tcW w:w="2776" w:type="dxa"/>
            <w:shd w:val="clear" w:color="auto" w:fill="auto"/>
            <w:vAlign w:val="center"/>
          </w:tcPr>
          <w:p w14:paraId="7E8E9C35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670E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149" w:type="dxa"/>
            <w:shd w:val="clear" w:color="auto" w:fill="auto"/>
          </w:tcPr>
          <w:p w14:paraId="400B9E6E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9B60DF" w:rsidRPr="001670EB" w14:paraId="4D74DE04" w14:textId="77777777" w:rsidTr="009B60DF">
        <w:tc>
          <w:tcPr>
            <w:tcW w:w="2776" w:type="dxa"/>
            <w:shd w:val="clear" w:color="auto" w:fill="auto"/>
            <w:vAlign w:val="center"/>
          </w:tcPr>
          <w:p w14:paraId="0F10EF52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670E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149" w:type="dxa"/>
            <w:shd w:val="clear" w:color="auto" w:fill="auto"/>
          </w:tcPr>
          <w:p w14:paraId="17B9C986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9B60DF" w:rsidRPr="001670EB" w14:paraId="77C6FB00" w14:textId="77777777" w:rsidTr="009B60DF">
        <w:tc>
          <w:tcPr>
            <w:tcW w:w="2776" w:type="dxa"/>
            <w:shd w:val="clear" w:color="auto" w:fill="auto"/>
            <w:vAlign w:val="center"/>
          </w:tcPr>
          <w:p w14:paraId="17760C1C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670E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149" w:type="dxa"/>
            <w:shd w:val="clear" w:color="auto" w:fill="auto"/>
          </w:tcPr>
          <w:p w14:paraId="26BB3AAE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</w:tr>
      <w:tr w:rsidR="009B60DF" w:rsidRPr="001670EB" w14:paraId="45F073E8" w14:textId="77777777" w:rsidTr="009B60DF">
        <w:tc>
          <w:tcPr>
            <w:tcW w:w="2776" w:type="dxa"/>
            <w:shd w:val="clear" w:color="auto" w:fill="auto"/>
            <w:vAlign w:val="center"/>
          </w:tcPr>
          <w:p w14:paraId="27982E61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670E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49" w:type="dxa"/>
            <w:shd w:val="clear" w:color="auto" w:fill="auto"/>
          </w:tcPr>
          <w:p w14:paraId="143810FD" w14:textId="77777777" w:rsidR="009B60DF" w:rsidRPr="001670EB" w:rsidRDefault="009B60DF" w:rsidP="006747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57B51428" w14:textId="77777777" w:rsidR="00D07815" w:rsidRPr="001670EB" w:rsidRDefault="00D07815" w:rsidP="00D07815">
      <w:pPr>
        <w:spacing w:line="276" w:lineRule="auto"/>
        <w:jc w:val="both"/>
        <w:rPr>
          <w:b/>
          <w:sz w:val="22"/>
          <w:szCs w:val="22"/>
        </w:rPr>
      </w:pPr>
    </w:p>
    <w:p w14:paraId="58D32BF4" w14:textId="77777777" w:rsidR="00D07815" w:rsidRPr="001670EB" w:rsidRDefault="00D07815" w:rsidP="00AA39D6">
      <w:pPr>
        <w:spacing w:line="276" w:lineRule="auto"/>
        <w:jc w:val="both"/>
        <w:rPr>
          <w:sz w:val="22"/>
          <w:szCs w:val="22"/>
        </w:rPr>
      </w:pPr>
    </w:p>
    <w:bookmarkEnd w:id="0"/>
    <w:p w14:paraId="384A1F49" w14:textId="77777777" w:rsidR="00D07815" w:rsidRPr="001670EB" w:rsidRDefault="00D07815" w:rsidP="00A85EB2">
      <w:pPr>
        <w:spacing w:line="276" w:lineRule="auto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PIERWSZE</w:t>
      </w:r>
      <w:r w:rsidR="00071393" w:rsidRPr="001670EB">
        <w:rPr>
          <w:b/>
          <w:sz w:val="22"/>
          <w:szCs w:val="22"/>
        </w:rPr>
        <w:t xml:space="preserve"> KRYTERIUM OCENY O</w:t>
      </w:r>
      <w:r w:rsidRPr="001670EB">
        <w:rPr>
          <w:b/>
          <w:sz w:val="22"/>
          <w:szCs w:val="22"/>
        </w:rPr>
        <w:t>FERT:</w:t>
      </w:r>
    </w:p>
    <w:p w14:paraId="0E9EFFBA" w14:textId="77777777" w:rsidR="00D07815" w:rsidRPr="001670EB" w:rsidRDefault="00D07815" w:rsidP="00D07815">
      <w:pPr>
        <w:spacing w:line="276" w:lineRule="auto"/>
        <w:jc w:val="both"/>
        <w:rPr>
          <w:sz w:val="22"/>
          <w:szCs w:val="22"/>
        </w:rPr>
      </w:pPr>
    </w:p>
    <w:p w14:paraId="04C52BA3" w14:textId="77777777" w:rsidR="00D07815" w:rsidRPr="001670EB" w:rsidRDefault="00D07815" w:rsidP="00D07815">
      <w:pPr>
        <w:pStyle w:val="Akapitzlist"/>
        <w:spacing w:after="120" w:line="276" w:lineRule="auto"/>
        <w:ind w:left="284"/>
        <w:jc w:val="both"/>
        <w:rPr>
          <w:sz w:val="22"/>
          <w:szCs w:val="22"/>
        </w:rPr>
      </w:pPr>
    </w:p>
    <w:p w14:paraId="1B27AE03" w14:textId="6C7F2CD7" w:rsidR="004D5A42" w:rsidRDefault="004D5A42" w:rsidP="00A85EB2">
      <w:pPr>
        <w:pStyle w:val="Akapitzlist"/>
        <w:spacing w:after="120" w:line="276" w:lineRule="auto"/>
        <w:ind w:left="284"/>
        <w:jc w:val="both"/>
        <w:rPr>
          <w:sz w:val="22"/>
          <w:szCs w:val="22"/>
        </w:rPr>
      </w:pPr>
      <w:r w:rsidRPr="001670EB">
        <w:rPr>
          <w:b/>
          <w:sz w:val="22"/>
          <w:szCs w:val="22"/>
        </w:rPr>
        <w:t>SKŁADAM OFERTĘ</w:t>
      </w:r>
      <w:r w:rsidRPr="001670EB">
        <w:rPr>
          <w:sz w:val="22"/>
          <w:szCs w:val="22"/>
        </w:rPr>
        <w:t xml:space="preserve"> na wykonanie przedmiotu zamówienia zgodnie ze Specyfikacją Warunków Zamówienia</w:t>
      </w:r>
      <w:r w:rsidR="00135404">
        <w:rPr>
          <w:sz w:val="22"/>
          <w:szCs w:val="22"/>
        </w:rPr>
        <w:t xml:space="preserve"> niniejszego postępowania (zwanej dalej SWZ), </w:t>
      </w:r>
      <w:r w:rsidR="009901C0">
        <w:rPr>
          <w:sz w:val="22"/>
          <w:szCs w:val="22"/>
          <w:highlight w:val="yellow"/>
        </w:rPr>
        <w:t>na część</w:t>
      </w:r>
      <w:r w:rsidR="00135404" w:rsidRPr="00135404">
        <w:rPr>
          <w:sz w:val="22"/>
          <w:szCs w:val="22"/>
          <w:highlight w:val="yellow"/>
        </w:rPr>
        <w:t xml:space="preserve"> nr ……..</w:t>
      </w:r>
      <w:r w:rsidR="00BD612B">
        <w:rPr>
          <w:sz w:val="22"/>
          <w:szCs w:val="22"/>
          <w:highlight w:val="yellow"/>
        </w:rPr>
        <w:t xml:space="preserve"> </w:t>
      </w:r>
      <w:r w:rsidR="00135404" w:rsidRPr="00135404">
        <w:rPr>
          <w:sz w:val="22"/>
          <w:szCs w:val="22"/>
          <w:highlight w:val="yellow"/>
        </w:rPr>
        <w:t>tego zamówienia.</w:t>
      </w:r>
    </w:p>
    <w:p w14:paraId="2FAA9BFE" w14:textId="4C2277FE" w:rsidR="00135404" w:rsidRDefault="00135404" w:rsidP="00A85EB2">
      <w:pPr>
        <w:pStyle w:val="Akapitzlist"/>
        <w:spacing w:after="12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OFERUJEMY </w:t>
      </w:r>
      <w:r>
        <w:rPr>
          <w:bCs/>
          <w:sz w:val="22"/>
          <w:szCs w:val="22"/>
        </w:rPr>
        <w:t>wykonanie poszczególnych części przedmiotu zamówienia za cenę:</w:t>
      </w:r>
    </w:p>
    <w:p w14:paraId="101F19B7" w14:textId="6EF9B8D2" w:rsidR="00135404" w:rsidRDefault="00135404" w:rsidP="00A85EB2">
      <w:pPr>
        <w:pStyle w:val="Akapitzlist"/>
        <w:spacing w:after="120" w:line="276" w:lineRule="auto"/>
        <w:ind w:left="284"/>
        <w:jc w:val="both"/>
        <w:rPr>
          <w:b/>
          <w:i/>
          <w:iCs/>
          <w:color w:val="0070C0"/>
          <w:sz w:val="22"/>
          <w:szCs w:val="22"/>
        </w:rPr>
      </w:pPr>
      <w:r w:rsidRPr="00135404">
        <w:rPr>
          <w:b/>
          <w:i/>
          <w:iCs/>
          <w:color w:val="0070C0"/>
          <w:sz w:val="22"/>
          <w:szCs w:val="22"/>
        </w:rPr>
        <w:t>( należy wypełnić w zakresie części, na które wykonawca składa ofertę)</w:t>
      </w:r>
    </w:p>
    <w:p w14:paraId="5DFCEE3A" w14:textId="77777777" w:rsidR="00085C6E" w:rsidRDefault="00085C6E" w:rsidP="00A85EB2">
      <w:pPr>
        <w:pStyle w:val="Akapitzlist"/>
        <w:spacing w:after="120" w:line="276" w:lineRule="auto"/>
        <w:ind w:left="284"/>
        <w:jc w:val="both"/>
        <w:rPr>
          <w:b/>
          <w:i/>
          <w:iCs/>
          <w:color w:val="0070C0"/>
          <w:sz w:val="22"/>
          <w:szCs w:val="22"/>
        </w:rPr>
      </w:pPr>
    </w:p>
    <w:tbl>
      <w:tblPr>
        <w:tblStyle w:val="Tabela-Siatka"/>
        <w:tblW w:w="9858" w:type="dxa"/>
        <w:tblInd w:w="-113" w:type="dxa"/>
        <w:tblLook w:val="04A0" w:firstRow="1" w:lastRow="0" w:firstColumn="1" w:lastColumn="0" w:noHBand="0" w:noVBand="1"/>
      </w:tblPr>
      <w:tblGrid>
        <w:gridCol w:w="1499"/>
        <w:gridCol w:w="2274"/>
        <w:gridCol w:w="2008"/>
        <w:gridCol w:w="1942"/>
        <w:gridCol w:w="2135"/>
      </w:tblGrid>
      <w:tr w:rsidR="00085C6E" w:rsidRPr="001670EB" w14:paraId="121CC54B" w14:textId="77777777" w:rsidTr="00462FDF">
        <w:tc>
          <w:tcPr>
            <w:tcW w:w="1499" w:type="dxa"/>
            <w:vAlign w:val="center"/>
          </w:tcPr>
          <w:p w14:paraId="737FB773" w14:textId="3777FACF" w:rsidR="00085C6E" w:rsidRPr="001670EB" w:rsidRDefault="0016740C" w:rsidP="00085C6E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Część nr</w:t>
            </w:r>
          </w:p>
        </w:tc>
        <w:tc>
          <w:tcPr>
            <w:tcW w:w="2274" w:type="dxa"/>
          </w:tcPr>
          <w:p w14:paraId="2C95605F" w14:textId="4EF3A14C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Zakres</w:t>
            </w:r>
          </w:p>
        </w:tc>
        <w:tc>
          <w:tcPr>
            <w:tcW w:w="2008" w:type="dxa"/>
          </w:tcPr>
          <w:p w14:paraId="799EF1ED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>Cena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 netto</w:t>
            </w:r>
          </w:p>
          <w:p w14:paraId="61B413FF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1942" w:type="dxa"/>
          </w:tcPr>
          <w:p w14:paraId="54700410" w14:textId="77777777" w:rsidR="00085C6E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Wartość podatku VAT</w:t>
            </w:r>
          </w:p>
          <w:p w14:paraId="6858BF43" w14:textId="77777777" w:rsidR="00085C6E" w:rsidRPr="007A2914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color w:val="FF0000"/>
                <w:sz w:val="22"/>
                <w:szCs w:val="22"/>
              </w:rPr>
            </w:pPr>
            <w:r w:rsidRPr="007A2914">
              <w:rPr>
                <w:b/>
                <w:color w:val="FF0000"/>
                <w:sz w:val="22"/>
                <w:szCs w:val="22"/>
              </w:rPr>
              <w:t>23%</w:t>
            </w:r>
          </w:p>
          <w:p w14:paraId="2FAE6B4C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2135" w:type="dxa"/>
          </w:tcPr>
          <w:p w14:paraId="5157030C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 xml:space="preserve">Cena oferty </w:t>
            </w:r>
            <w:r w:rsidRPr="001670EB">
              <w:rPr>
                <w:b/>
                <w:sz w:val="22"/>
                <w:szCs w:val="22"/>
              </w:rPr>
              <w:t>brutto (do dwóch miejsc po przecinku)</w:t>
            </w:r>
          </w:p>
        </w:tc>
      </w:tr>
      <w:tr w:rsidR="00085C6E" w:rsidRPr="001670EB" w14:paraId="420014E0" w14:textId="77777777" w:rsidTr="0096780F">
        <w:tc>
          <w:tcPr>
            <w:tcW w:w="1499" w:type="dxa"/>
            <w:vMerge w:val="restart"/>
            <w:vAlign w:val="center"/>
          </w:tcPr>
          <w:p w14:paraId="5D0302F0" w14:textId="77777777" w:rsidR="0016740C" w:rsidRDefault="0016740C" w:rsidP="0096780F">
            <w:pPr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14:paraId="5DECE1F2" w14:textId="77777777" w:rsidR="0096780F" w:rsidRDefault="0016740C" w:rsidP="0096780F">
            <w:pPr>
              <w:spacing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16740C">
              <w:rPr>
                <w:b/>
                <w:bCs/>
                <w:sz w:val="22"/>
                <w:szCs w:val="22"/>
              </w:rPr>
              <w:t>1</w:t>
            </w:r>
          </w:p>
          <w:p w14:paraId="71914CB0" w14:textId="494BAE8C" w:rsidR="00085C6E" w:rsidRPr="0016740C" w:rsidRDefault="00462FDF" w:rsidP="0096780F">
            <w:pPr>
              <w:spacing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„ Budowa sieci wodociągowej w Gorzycach Małych</w:t>
            </w:r>
            <w:r w:rsidR="0096780F">
              <w:rPr>
                <w:sz w:val="22"/>
                <w:szCs w:val="22"/>
              </w:rPr>
              <w:t>”</w:t>
            </w:r>
          </w:p>
        </w:tc>
        <w:tc>
          <w:tcPr>
            <w:tcW w:w="2274" w:type="dxa"/>
          </w:tcPr>
          <w:p w14:paraId="74C9913B" w14:textId="1FF789A7" w:rsidR="00085C6E" w:rsidRPr="007A2914" w:rsidRDefault="00462FDF" w:rsidP="003674B9">
            <w:pPr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Etap I „Budowa sieci wodociągowej w m. Gorzyce Małe dz. nr 101, 110/10”</w:t>
            </w:r>
          </w:p>
        </w:tc>
        <w:tc>
          <w:tcPr>
            <w:tcW w:w="2008" w:type="dxa"/>
          </w:tcPr>
          <w:p w14:paraId="73D56D1B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5DC79B92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4DA80622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85C6E" w:rsidRPr="001670EB" w14:paraId="2D1A477F" w14:textId="77777777" w:rsidTr="00462FDF">
        <w:tc>
          <w:tcPr>
            <w:tcW w:w="1499" w:type="dxa"/>
            <w:vMerge/>
          </w:tcPr>
          <w:p w14:paraId="72EAF8C1" w14:textId="77777777" w:rsidR="00085C6E" w:rsidRPr="007A2914" w:rsidRDefault="00085C6E" w:rsidP="003674B9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2274" w:type="dxa"/>
          </w:tcPr>
          <w:p w14:paraId="182DBD01" w14:textId="61D8B6A8" w:rsidR="00085C6E" w:rsidRPr="007A2914" w:rsidRDefault="00CA500F" w:rsidP="00462FDF">
            <w:pPr>
              <w:pStyle w:val="Tekstpodstawowy"/>
              <w:spacing w:before="80" w:line="276" w:lineRule="auto"/>
              <w:ind w:left="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Etap II</w:t>
            </w:r>
            <w:r w:rsidR="0016740C">
              <w:rPr>
                <w:sz w:val="22"/>
                <w:szCs w:val="22"/>
              </w:rPr>
              <w:t>. „Budowa sieci wodociągowej w m. Gorzyce Małe dz. nr 128/17 i 128/9”</w:t>
            </w:r>
          </w:p>
        </w:tc>
        <w:tc>
          <w:tcPr>
            <w:tcW w:w="2008" w:type="dxa"/>
          </w:tcPr>
          <w:p w14:paraId="2DB88ADC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1BB3D5F1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5D2344FB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85C6E" w:rsidRPr="001670EB" w14:paraId="120D8203" w14:textId="77777777" w:rsidTr="00462FDF">
        <w:tc>
          <w:tcPr>
            <w:tcW w:w="1499" w:type="dxa"/>
            <w:vMerge/>
          </w:tcPr>
          <w:p w14:paraId="6B1C09C3" w14:textId="77777777" w:rsidR="00085C6E" w:rsidRPr="001670EB" w:rsidRDefault="00085C6E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74" w:type="dxa"/>
          </w:tcPr>
          <w:p w14:paraId="6435A5B5" w14:textId="4775563B" w:rsidR="00CA500F" w:rsidRPr="001670EB" w:rsidRDefault="00085C6E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 xml:space="preserve">Łączna </w:t>
            </w:r>
            <w:r w:rsidRPr="005C280A">
              <w:rPr>
                <w:b/>
                <w:sz w:val="22"/>
                <w:szCs w:val="22"/>
              </w:rPr>
              <w:t>wartość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</w:t>
            </w:r>
          </w:p>
        </w:tc>
        <w:tc>
          <w:tcPr>
            <w:tcW w:w="2008" w:type="dxa"/>
          </w:tcPr>
          <w:p w14:paraId="7922F109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42" w:type="dxa"/>
          </w:tcPr>
          <w:p w14:paraId="4C85CFC5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448088D1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85C6E" w:rsidRPr="001670EB" w14:paraId="38C7FE60" w14:textId="77777777" w:rsidTr="00462FDF">
        <w:trPr>
          <w:trHeight w:val="998"/>
        </w:trPr>
        <w:tc>
          <w:tcPr>
            <w:tcW w:w="1499" w:type="dxa"/>
            <w:vMerge/>
          </w:tcPr>
          <w:p w14:paraId="3C251020" w14:textId="77777777" w:rsidR="00085C6E" w:rsidRPr="001670EB" w:rsidRDefault="00085C6E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</w:p>
        </w:tc>
        <w:tc>
          <w:tcPr>
            <w:tcW w:w="8359" w:type="dxa"/>
            <w:gridSpan w:val="4"/>
          </w:tcPr>
          <w:p w14:paraId="2B415687" w14:textId="2DAF60E6" w:rsidR="00085C6E" w:rsidRPr="001670EB" w:rsidRDefault="00085C6E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(słownie: __________________________________________________________________brutto)</w:t>
            </w:r>
          </w:p>
          <w:p w14:paraId="04A13DAE" w14:textId="77777777" w:rsidR="00085C6E" w:rsidRPr="001670EB" w:rsidRDefault="00085C6E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16740C" w:rsidRPr="001670EB" w14:paraId="3D9AAC80" w14:textId="77777777" w:rsidTr="00462FDF">
        <w:tc>
          <w:tcPr>
            <w:tcW w:w="1499" w:type="dxa"/>
            <w:vAlign w:val="center"/>
          </w:tcPr>
          <w:p w14:paraId="1D562F03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nr</w:t>
            </w:r>
          </w:p>
        </w:tc>
        <w:tc>
          <w:tcPr>
            <w:tcW w:w="2274" w:type="dxa"/>
          </w:tcPr>
          <w:p w14:paraId="0E563646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Zakres</w:t>
            </w:r>
          </w:p>
        </w:tc>
        <w:tc>
          <w:tcPr>
            <w:tcW w:w="2008" w:type="dxa"/>
          </w:tcPr>
          <w:p w14:paraId="1C6CC70A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>Cena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 netto</w:t>
            </w:r>
          </w:p>
          <w:p w14:paraId="141C9989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1942" w:type="dxa"/>
          </w:tcPr>
          <w:p w14:paraId="283ADA83" w14:textId="77777777" w:rsidR="0016740C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Wartość podatku VAT</w:t>
            </w:r>
          </w:p>
          <w:p w14:paraId="74DDA0D7" w14:textId="77777777" w:rsidR="0016740C" w:rsidRPr="007A2914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color w:val="FF0000"/>
                <w:sz w:val="22"/>
                <w:szCs w:val="22"/>
              </w:rPr>
            </w:pPr>
            <w:r w:rsidRPr="007A2914">
              <w:rPr>
                <w:b/>
                <w:color w:val="FF0000"/>
                <w:sz w:val="22"/>
                <w:szCs w:val="22"/>
              </w:rPr>
              <w:t>23%</w:t>
            </w:r>
          </w:p>
          <w:p w14:paraId="75703C5B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2135" w:type="dxa"/>
          </w:tcPr>
          <w:p w14:paraId="6DC870C2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 xml:space="preserve">Cena oferty </w:t>
            </w:r>
            <w:r w:rsidRPr="001670EB">
              <w:rPr>
                <w:b/>
                <w:sz w:val="22"/>
                <w:szCs w:val="22"/>
              </w:rPr>
              <w:t>brutto (do dwóch miejsc po przecinku)</w:t>
            </w:r>
          </w:p>
        </w:tc>
      </w:tr>
      <w:tr w:rsidR="0016740C" w:rsidRPr="001670EB" w14:paraId="5FA75F80" w14:textId="77777777" w:rsidTr="0096780F">
        <w:tc>
          <w:tcPr>
            <w:tcW w:w="1499" w:type="dxa"/>
            <w:vMerge w:val="restart"/>
            <w:vAlign w:val="center"/>
          </w:tcPr>
          <w:p w14:paraId="3192826F" w14:textId="51E44217" w:rsidR="0016740C" w:rsidRPr="0096780F" w:rsidRDefault="00462FDF" w:rsidP="0096780F">
            <w:pPr>
              <w:spacing w:after="120" w:line="276" w:lineRule="auto"/>
              <w:jc w:val="center"/>
              <w:rPr>
                <w:b/>
                <w:sz w:val="22"/>
                <w:szCs w:val="22"/>
              </w:rPr>
            </w:pPr>
            <w:r w:rsidRPr="0096780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74" w:type="dxa"/>
          </w:tcPr>
          <w:p w14:paraId="5FDA1F30" w14:textId="13449D2C" w:rsidR="0016740C" w:rsidRPr="007A2914" w:rsidRDefault="0016740C" w:rsidP="00351056">
            <w:pPr>
              <w:pStyle w:val="Tekstpodstawowy"/>
              <w:spacing w:before="80" w:line="360" w:lineRule="auto"/>
              <w:ind w:hanging="20"/>
              <w:rPr>
                <w:sz w:val="22"/>
                <w:szCs w:val="22"/>
              </w:rPr>
            </w:pPr>
            <w:r w:rsidRPr="0046301F">
              <w:rPr>
                <w:sz w:val="22"/>
                <w:szCs w:val="22"/>
              </w:rPr>
              <w:t>„Budowa sieci wodociągowej w m. Huta dz. nr  1103, Świeca dz. nr 1287/7,1288/9”</w:t>
            </w:r>
          </w:p>
        </w:tc>
        <w:tc>
          <w:tcPr>
            <w:tcW w:w="2008" w:type="dxa"/>
          </w:tcPr>
          <w:p w14:paraId="4DEB61AF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5A0F49F8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17958F4E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16740C" w:rsidRPr="001670EB" w14:paraId="192A947A" w14:textId="77777777" w:rsidTr="00462FDF">
        <w:tc>
          <w:tcPr>
            <w:tcW w:w="1499" w:type="dxa"/>
            <w:vMerge/>
          </w:tcPr>
          <w:p w14:paraId="3307AC3C" w14:textId="77777777" w:rsidR="0016740C" w:rsidRPr="001670EB" w:rsidRDefault="0016740C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74" w:type="dxa"/>
          </w:tcPr>
          <w:p w14:paraId="48674181" w14:textId="0A7F5B0A" w:rsidR="0016740C" w:rsidRPr="001670EB" w:rsidRDefault="00462FDF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</w:t>
            </w:r>
            <w:r w:rsidR="0016740C" w:rsidRPr="005C280A">
              <w:rPr>
                <w:b/>
                <w:sz w:val="22"/>
                <w:szCs w:val="22"/>
              </w:rPr>
              <w:t>artość</w:t>
            </w:r>
            <w:r w:rsidR="0016740C"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16740C" w:rsidRPr="001670EB">
              <w:rPr>
                <w:b/>
                <w:sz w:val="22"/>
                <w:szCs w:val="22"/>
              </w:rPr>
              <w:t>oferty</w:t>
            </w:r>
          </w:p>
        </w:tc>
        <w:tc>
          <w:tcPr>
            <w:tcW w:w="2008" w:type="dxa"/>
          </w:tcPr>
          <w:p w14:paraId="3C48C52F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42" w:type="dxa"/>
          </w:tcPr>
          <w:p w14:paraId="4EC17550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6EBE64B6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16740C" w:rsidRPr="001670EB" w14:paraId="71BDFB10" w14:textId="77777777" w:rsidTr="00462FDF">
        <w:trPr>
          <w:trHeight w:val="998"/>
        </w:trPr>
        <w:tc>
          <w:tcPr>
            <w:tcW w:w="1499" w:type="dxa"/>
            <w:vMerge/>
          </w:tcPr>
          <w:p w14:paraId="118ED7A0" w14:textId="77777777" w:rsidR="0016740C" w:rsidRPr="001670EB" w:rsidRDefault="0016740C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</w:p>
        </w:tc>
        <w:tc>
          <w:tcPr>
            <w:tcW w:w="8359" w:type="dxa"/>
            <w:gridSpan w:val="4"/>
          </w:tcPr>
          <w:p w14:paraId="2FF2DDA8" w14:textId="77777777" w:rsidR="0016740C" w:rsidRPr="001670EB" w:rsidRDefault="0016740C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(słownie: __________________________________________________________________brutto)</w:t>
            </w:r>
          </w:p>
          <w:p w14:paraId="132E4948" w14:textId="77777777" w:rsidR="0016740C" w:rsidRPr="001670EB" w:rsidRDefault="0016740C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2399461F" w14:textId="77777777" w:rsidTr="00462FDF">
        <w:tc>
          <w:tcPr>
            <w:tcW w:w="1499" w:type="dxa"/>
            <w:vAlign w:val="center"/>
          </w:tcPr>
          <w:p w14:paraId="480C326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nr</w:t>
            </w:r>
          </w:p>
        </w:tc>
        <w:tc>
          <w:tcPr>
            <w:tcW w:w="2274" w:type="dxa"/>
          </w:tcPr>
          <w:p w14:paraId="16F78D71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Zakres</w:t>
            </w:r>
          </w:p>
        </w:tc>
        <w:tc>
          <w:tcPr>
            <w:tcW w:w="2008" w:type="dxa"/>
          </w:tcPr>
          <w:p w14:paraId="31F9D59C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>Cena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 netto</w:t>
            </w:r>
          </w:p>
          <w:p w14:paraId="588485E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1942" w:type="dxa"/>
          </w:tcPr>
          <w:p w14:paraId="6F12E781" w14:textId="77777777" w:rsidR="00582443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Wartość podatku VAT</w:t>
            </w:r>
          </w:p>
          <w:p w14:paraId="43483D38" w14:textId="77777777" w:rsidR="00582443" w:rsidRPr="007A2914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color w:val="FF0000"/>
                <w:sz w:val="22"/>
                <w:szCs w:val="22"/>
              </w:rPr>
            </w:pPr>
            <w:r w:rsidRPr="007A2914">
              <w:rPr>
                <w:b/>
                <w:color w:val="FF0000"/>
                <w:sz w:val="22"/>
                <w:szCs w:val="22"/>
              </w:rPr>
              <w:t>23%</w:t>
            </w:r>
          </w:p>
          <w:p w14:paraId="456162D6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2135" w:type="dxa"/>
          </w:tcPr>
          <w:p w14:paraId="44198F3F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 xml:space="preserve">Cena oferty </w:t>
            </w:r>
            <w:r w:rsidRPr="001670EB">
              <w:rPr>
                <w:b/>
                <w:sz w:val="22"/>
                <w:szCs w:val="22"/>
              </w:rPr>
              <w:t>brutto (do dwóch miejsc po przecinku)</w:t>
            </w:r>
          </w:p>
        </w:tc>
      </w:tr>
      <w:tr w:rsidR="00582443" w:rsidRPr="001670EB" w14:paraId="18DC23A8" w14:textId="77777777" w:rsidTr="0096780F">
        <w:tc>
          <w:tcPr>
            <w:tcW w:w="1499" w:type="dxa"/>
            <w:vMerge w:val="restart"/>
            <w:vAlign w:val="center"/>
          </w:tcPr>
          <w:p w14:paraId="41CE0FC2" w14:textId="7774194E" w:rsidR="00582443" w:rsidRPr="0096780F" w:rsidRDefault="0096780F" w:rsidP="0096780F">
            <w:pPr>
              <w:spacing w:after="120" w:line="276" w:lineRule="auto"/>
              <w:jc w:val="center"/>
              <w:rPr>
                <w:b/>
                <w:sz w:val="22"/>
                <w:szCs w:val="22"/>
              </w:rPr>
            </w:pPr>
            <w:r w:rsidRPr="0096780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74" w:type="dxa"/>
          </w:tcPr>
          <w:p w14:paraId="189D80C5" w14:textId="52D43BD0" w:rsidR="00582443" w:rsidRPr="007A2914" w:rsidRDefault="00582443" w:rsidP="00CA500F">
            <w:pPr>
              <w:pStyle w:val="Tekstpodstawowy"/>
              <w:spacing w:before="80" w:line="276" w:lineRule="auto"/>
              <w:rPr>
                <w:sz w:val="22"/>
                <w:szCs w:val="22"/>
              </w:rPr>
            </w:pPr>
            <w:r w:rsidRPr="00F947BA">
              <w:rPr>
                <w:sz w:val="22"/>
                <w:szCs w:val="22"/>
              </w:rPr>
              <w:t>„ Budowa sieci wodociągowej w m. Huta dz. nr 974/2, 962/17,951/12, 962/18, 961/8, 963,960</w:t>
            </w:r>
            <w:r w:rsidR="00350C0C" w:rsidRPr="00F947BA">
              <w:rPr>
                <w:sz w:val="22"/>
                <w:szCs w:val="22"/>
              </w:rPr>
              <w:t xml:space="preserve"> </w:t>
            </w:r>
            <w:r w:rsidRPr="00F947BA">
              <w:rPr>
                <w:sz w:val="22"/>
                <w:szCs w:val="22"/>
              </w:rPr>
              <w:t>”</w:t>
            </w:r>
          </w:p>
        </w:tc>
        <w:tc>
          <w:tcPr>
            <w:tcW w:w="2008" w:type="dxa"/>
          </w:tcPr>
          <w:p w14:paraId="6D61CBEC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5BD90C14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30B1321C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2DE9D8B3" w14:textId="77777777" w:rsidTr="00462FDF">
        <w:tc>
          <w:tcPr>
            <w:tcW w:w="1499" w:type="dxa"/>
            <w:vMerge/>
          </w:tcPr>
          <w:p w14:paraId="5050A272" w14:textId="77777777" w:rsidR="00582443" w:rsidRPr="001670EB" w:rsidRDefault="00582443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74" w:type="dxa"/>
          </w:tcPr>
          <w:p w14:paraId="4074D504" w14:textId="0002151E" w:rsidR="00582443" w:rsidRPr="001670EB" w:rsidRDefault="00462FDF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</w:t>
            </w:r>
            <w:r w:rsidR="00582443" w:rsidRPr="005C280A">
              <w:rPr>
                <w:b/>
                <w:sz w:val="22"/>
                <w:szCs w:val="22"/>
              </w:rPr>
              <w:t>artość</w:t>
            </w:r>
            <w:r w:rsidR="00582443"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582443" w:rsidRPr="001670EB">
              <w:rPr>
                <w:b/>
                <w:sz w:val="22"/>
                <w:szCs w:val="22"/>
              </w:rPr>
              <w:t>oferty</w:t>
            </w:r>
          </w:p>
        </w:tc>
        <w:tc>
          <w:tcPr>
            <w:tcW w:w="2008" w:type="dxa"/>
          </w:tcPr>
          <w:p w14:paraId="5D1CDFFB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42" w:type="dxa"/>
          </w:tcPr>
          <w:p w14:paraId="37C97EB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481021B4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48E3DC4E" w14:textId="77777777" w:rsidTr="00462FDF">
        <w:trPr>
          <w:trHeight w:val="998"/>
        </w:trPr>
        <w:tc>
          <w:tcPr>
            <w:tcW w:w="1499" w:type="dxa"/>
            <w:vMerge/>
          </w:tcPr>
          <w:p w14:paraId="7F2B0A7D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</w:p>
        </w:tc>
        <w:tc>
          <w:tcPr>
            <w:tcW w:w="8359" w:type="dxa"/>
            <w:gridSpan w:val="4"/>
          </w:tcPr>
          <w:p w14:paraId="313E57D8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(słownie: __________________________________________________________________brutto)</w:t>
            </w:r>
          </w:p>
          <w:p w14:paraId="3FBCCBD1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76E018F8" w14:textId="77777777" w:rsidTr="00462FDF">
        <w:tc>
          <w:tcPr>
            <w:tcW w:w="1499" w:type="dxa"/>
            <w:vAlign w:val="center"/>
          </w:tcPr>
          <w:p w14:paraId="2756B373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nr</w:t>
            </w:r>
          </w:p>
        </w:tc>
        <w:tc>
          <w:tcPr>
            <w:tcW w:w="2274" w:type="dxa"/>
          </w:tcPr>
          <w:p w14:paraId="442EFBDF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Zakres</w:t>
            </w:r>
          </w:p>
        </w:tc>
        <w:tc>
          <w:tcPr>
            <w:tcW w:w="2008" w:type="dxa"/>
          </w:tcPr>
          <w:p w14:paraId="59818396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>Cena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 netto</w:t>
            </w:r>
          </w:p>
          <w:p w14:paraId="58A1E8B5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1942" w:type="dxa"/>
          </w:tcPr>
          <w:p w14:paraId="56695213" w14:textId="77777777" w:rsidR="00582443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Wartość podatku VAT</w:t>
            </w:r>
          </w:p>
          <w:p w14:paraId="217E9971" w14:textId="77777777" w:rsidR="00582443" w:rsidRPr="007A2914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color w:val="FF0000"/>
                <w:sz w:val="22"/>
                <w:szCs w:val="22"/>
              </w:rPr>
            </w:pPr>
            <w:r w:rsidRPr="007A2914">
              <w:rPr>
                <w:b/>
                <w:color w:val="FF0000"/>
                <w:sz w:val="22"/>
                <w:szCs w:val="22"/>
              </w:rPr>
              <w:t>23%</w:t>
            </w:r>
          </w:p>
          <w:p w14:paraId="10D1452B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2135" w:type="dxa"/>
          </w:tcPr>
          <w:p w14:paraId="4757302D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 xml:space="preserve">Cena oferty </w:t>
            </w:r>
            <w:r w:rsidRPr="001670EB">
              <w:rPr>
                <w:b/>
                <w:sz w:val="22"/>
                <w:szCs w:val="22"/>
              </w:rPr>
              <w:t>brutto (do dwóch miejsc po przecinku)</w:t>
            </w:r>
          </w:p>
        </w:tc>
      </w:tr>
      <w:tr w:rsidR="00582443" w:rsidRPr="001670EB" w14:paraId="435B7DEE" w14:textId="77777777" w:rsidTr="00462FDF">
        <w:tc>
          <w:tcPr>
            <w:tcW w:w="1499" w:type="dxa"/>
            <w:vMerge w:val="restart"/>
            <w:vAlign w:val="center"/>
          </w:tcPr>
          <w:p w14:paraId="0E2ACE25" w14:textId="77777777" w:rsidR="00582443" w:rsidRDefault="00582443" w:rsidP="003674B9">
            <w:pPr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14:paraId="3BFBCD7B" w14:textId="77777777" w:rsidR="0096780F" w:rsidRDefault="00582443" w:rsidP="003674B9">
            <w:pPr>
              <w:spacing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  <w:p w14:paraId="1B331239" w14:textId="4606C32C" w:rsidR="00582443" w:rsidRPr="0016740C" w:rsidRDefault="00462FDF" w:rsidP="003674B9">
            <w:pPr>
              <w:spacing w:after="12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F72799">
              <w:rPr>
                <w:sz w:val="22"/>
                <w:szCs w:val="22"/>
              </w:rPr>
              <w:t>„ Budowa sieci wodocią</w:t>
            </w:r>
            <w:r>
              <w:rPr>
                <w:sz w:val="22"/>
                <w:szCs w:val="22"/>
              </w:rPr>
              <w:t>gowej w Nadstawkach</w:t>
            </w:r>
            <w:r w:rsidRPr="00F72799">
              <w:rPr>
                <w:sz w:val="22"/>
                <w:szCs w:val="22"/>
              </w:rPr>
              <w:t>”</w:t>
            </w:r>
          </w:p>
        </w:tc>
        <w:tc>
          <w:tcPr>
            <w:tcW w:w="2274" w:type="dxa"/>
          </w:tcPr>
          <w:p w14:paraId="114ED1B4" w14:textId="79158931" w:rsidR="00582443" w:rsidRPr="007A2914" w:rsidRDefault="00462FDF" w:rsidP="00462FDF">
            <w:pPr>
              <w:pStyle w:val="Tekstpodstawowy"/>
              <w:spacing w:before="8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Etap I „Budowa sieci wodociągowej w m. Nadstawki dz. nr 339/5, 289/9, 406”</w:t>
            </w:r>
          </w:p>
        </w:tc>
        <w:tc>
          <w:tcPr>
            <w:tcW w:w="2008" w:type="dxa"/>
          </w:tcPr>
          <w:p w14:paraId="17CF9453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1179F4E5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0EB4A646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96780F" w:rsidRPr="001670EB" w14:paraId="70D2910B" w14:textId="77777777" w:rsidTr="00462FDF">
        <w:tc>
          <w:tcPr>
            <w:tcW w:w="1499" w:type="dxa"/>
            <w:vMerge/>
            <w:vAlign w:val="center"/>
          </w:tcPr>
          <w:p w14:paraId="578A116F" w14:textId="77777777" w:rsidR="0096780F" w:rsidRDefault="0096780F" w:rsidP="003674B9">
            <w:pPr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74" w:type="dxa"/>
          </w:tcPr>
          <w:p w14:paraId="66CBA9FC" w14:textId="515281E9" w:rsidR="0096780F" w:rsidRDefault="0096780F" w:rsidP="00462FDF">
            <w:pPr>
              <w:pStyle w:val="Tekstpodstawowy"/>
              <w:spacing w:before="8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Etap II „Budowa sieci wodociągowej w m. Nadstawki dz. nr 386/1, 482”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2008" w:type="dxa"/>
          </w:tcPr>
          <w:p w14:paraId="2E452082" w14:textId="77777777" w:rsidR="0096780F" w:rsidRPr="001670EB" w:rsidRDefault="0096780F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2CFCEDA6" w14:textId="77777777" w:rsidR="0096780F" w:rsidRPr="001670EB" w:rsidRDefault="0096780F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7E35CBA6" w14:textId="77777777" w:rsidR="0096780F" w:rsidRPr="001670EB" w:rsidRDefault="0096780F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255EEAA3" w14:textId="77777777" w:rsidTr="00462FDF">
        <w:tc>
          <w:tcPr>
            <w:tcW w:w="1499" w:type="dxa"/>
            <w:vMerge/>
          </w:tcPr>
          <w:p w14:paraId="27FAFDA3" w14:textId="77777777" w:rsidR="00582443" w:rsidRPr="007A2914" w:rsidRDefault="00582443" w:rsidP="003674B9">
            <w:pPr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2274" w:type="dxa"/>
          </w:tcPr>
          <w:p w14:paraId="62E11873" w14:textId="05FD81B9" w:rsidR="00582443" w:rsidRPr="007A2914" w:rsidRDefault="00CA500F" w:rsidP="00462FDF">
            <w:pPr>
              <w:pStyle w:val="Tekstpodstawowy"/>
              <w:spacing w:before="8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Etap III </w:t>
            </w:r>
            <w:r w:rsidR="00582443">
              <w:rPr>
                <w:sz w:val="22"/>
                <w:szCs w:val="22"/>
              </w:rPr>
              <w:t>„Budowa sieci wodociągowej w m. Nadstawki dz. nr 406, 270/7”</w:t>
            </w:r>
          </w:p>
        </w:tc>
        <w:tc>
          <w:tcPr>
            <w:tcW w:w="2008" w:type="dxa"/>
          </w:tcPr>
          <w:p w14:paraId="7073E37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28EB524F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66C16C26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7E248961" w14:textId="77777777" w:rsidTr="00462FDF">
        <w:tc>
          <w:tcPr>
            <w:tcW w:w="1499" w:type="dxa"/>
            <w:vMerge/>
          </w:tcPr>
          <w:p w14:paraId="455C3A38" w14:textId="77777777" w:rsidR="00582443" w:rsidRPr="001670EB" w:rsidRDefault="00582443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74" w:type="dxa"/>
          </w:tcPr>
          <w:p w14:paraId="7E32495C" w14:textId="0CBE752F" w:rsidR="00582443" w:rsidRPr="001670EB" w:rsidRDefault="00582443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 xml:space="preserve">Łączna </w:t>
            </w:r>
            <w:r w:rsidRPr="005C280A">
              <w:rPr>
                <w:b/>
                <w:sz w:val="22"/>
                <w:szCs w:val="22"/>
              </w:rPr>
              <w:t>wartość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</w:t>
            </w:r>
          </w:p>
        </w:tc>
        <w:tc>
          <w:tcPr>
            <w:tcW w:w="2008" w:type="dxa"/>
          </w:tcPr>
          <w:p w14:paraId="6A355883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42" w:type="dxa"/>
          </w:tcPr>
          <w:p w14:paraId="1B9190C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3A6CE1F0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22BCEA89" w14:textId="77777777" w:rsidTr="00462FDF">
        <w:trPr>
          <w:trHeight w:val="998"/>
        </w:trPr>
        <w:tc>
          <w:tcPr>
            <w:tcW w:w="1499" w:type="dxa"/>
            <w:vMerge/>
          </w:tcPr>
          <w:p w14:paraId="5AB73C3B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</w:p>
        </w:tc>
        <w:tc>
          <w:tcPr>
            <w:tcW w:w="8359" w:type="dxa"/>
            <w:gridSpan w:val="4"/>
          </w:tcPr>
          <w:p w14:paraId="428E9626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(słownie: __________________________________________________________________brutto)</w:t>
            </w:r>
          </w:p>
          <w:p w14:paraId="73230D2A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3F45357A" w14:textId="77777777" w:rsidTr="00462FDF">
        <w:tc>
          <w:tcPr>
            <w:tcW w:w="1499" w:type="dxa"/>
            <w:vAlign w:val="center"/>
          </w:tcPr>
          <w:p w14:paraId="5DBE85A3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nr</w:t>
            </w:r>
          </w:p>
        </w:tc>
        <w:tc>
          <w:tcPr>
            <w:tcW w:w="2274" w:type="dxa"/>
          </w:tcPr>
          <w:p w14:paraId="7119A790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Zakres</w:t>
            </w:r>
          </w:p>
        </w:tc>
        <w:tc>
          <w:tcPr>
            <w:tcW w:w="2008" w:type="dxa"/>
          </w:tcPr>
          <w:p w14:paraId="003E27F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>Cena</w:t>
            </w:r>
            <w:r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1670EB">
              <w:rPr>
                <w:b/>
                <w:sz w:val="22"/>
                <w:szCs w:val="22"/>
              </w:rPr>
              <w:t>oferty netto</w:t>
            </w:r>
          </w:p>
          <w:p w14:paraId="6B90E54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1942" w:type="dxa"/>
          </w:tcPr>
          <w:p w14:paraId="30B9DDB8" w14:textId="77777777" w:rsidR="00582443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Wartość podatku VAT</w:t>
            </w:r>
          </w:p>
          <w:p w14:paraId="657BB1C9" w14:textId="77777777" w:rsidR="00582443" w:rsidRPr="007A2914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color w:val="FF0000"/>
                <w:sz w:val="22"/>
                <w:szCs w:val="22"/>
              </w:rPr>
            </w:pPr>
            <w:r w:rsidRPr="007A2914">
              <w:rPr>
                <w:b/>
                <w:color w:val="FF0000"/>
                <w:sz w:val="22"/>
                <w:szCs w:val="22"/>
              </w:rPr>
              <w:t>23%</w:t>
            </w:r>
          </w:p>
          <w:p w14:paraId="556052F8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(do dwóch miejsc po przecinku)</w:t>
            </w:r>
          </w:p>
        </w:tc>
        <w:tc>
          <w:tcPr>
            <w:tcW w:w="2135" w:type="dxa"/>
          </w:tcPr>
          <w:p w14:paraId="6B5BE3F6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7A2914">
              <w:rPr>
                <w:b/>
                <w:sz w:val="22"/>
                <w:szCs w:val="22"/>
              </w:rPr>
              <w:t xml:space="preserve">Cena oferty </w:t>
            </w:r>
            <w:r w:rsidRPr="001670EB">
              <w:rPr>
                <w:b/>
                <w:sz w:val="22"/>
                <w:szCs w:val="22"/>
              </w:rPr>
              <w:t>brutto (do dwóch miejsc po przecinku)</w:t>
            </w:r>
          </w:p>
        </w:tc>
      </w:tr>
      <w:tr w:rsidR="00582443" w:rsidRPr="001670EB" w14:paraId="50A526AC" w14:textId="77777777" w:rsidTr="00C53EC9">
        <w:tc>
          <w:tcPr>
            <w:tcW w:w="1499" w:type="dxa"/>
            <w:vMerge w:val="restart"/>
            <w:vAlign w:val="center"/>
          </w:tcPr>
          <w:p w14:paraId="3C700830" w14:textId="5155742F" w:rsidR="00582443" w:rsidRPr="00C53EC9" w:rsidRDefault="00462FDF" w:rsidP="00C53EC9">
            <w:pPr>
              <w:spacing w:after="120" w:line="276" w:lineRule="auto"/>
              <w:jc w:val="center"/>
              <w:rPr>
                <w:b/>
                <w:sz w:val="22"/>
                <w:szCs w:val="22"/>
              </w:rPr>
            </w:pPr>
            <w:r w:rsidRPr="00C53E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74" w:type="dxa"/>
          </w:tcPr>
          <w:p w14:paraId="30F6E6B1" w14:textId="06D5D419" w:rsidR="00582443" w:rsidRPr="007A2914" w:rsidRDefault="00582443" w:rsidP="00663B92">
            <w:pPr>
              <w:pStyle w:val="Tekstpodstawowy"/>
              <w:spacing w:before="80" w:line="276" w:lineRule="auto"/>
              <w:rPr>
                <w:sz w:val="22"/>
                <w:szCs w:val="22"/>
              </w:rPr>
            </w:pPr>
            <w:r w:rsidRPr="00F72799">
              <w:rPr>
                <w:sz w:val="22"/>
                <w:szCs w:val="22"/>
              </w:rPr>
              <w:t>„ Budowa sieci wodocią</w:t>
            </w:r>
            <w:r>
              <w:rPr>
                <w:sz w:val="22"/>
                <w:szCs w:val="22"/>
              </w:rPr>
              <w:t>gowej w m Tarchały Wielkie, dz. nr 23/8, 23/16, 23/20</w:t>
            </w:r>
            <w:r w:rsidRPr="00F72799">
              <w:rPr>
                <w:sz w:val="22"/>
                <w:szCs w:val="22"/>
              </w:rPr>
              <w:t>”</w:t>
            </w:r>
          </w:p>
        </w:tc>
        <w:tc>
          <w:tcPr>
            <w:tcW w:w="2008" w:type="dxa"/>
          </w:tcPr>
          <w:p w14:paraId="0AFCD232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42" w:type="dxa"/>
          </w:tcPr>
          <w:p w14:paraId="20187CFE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667FD1EC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579B5F21" w14:textId="77777777" w:rsidTr="00462FDF">
        <w:tc>
          <w:tcPr>
            <w:tcW w:w="1499" w:type="dxa"/>
            <w:vMerge/>
          </w:tcPr>
          <w:p w14:paraId="6AC96973" w14:textId="77777777" w:rsidR="00582443" w:rsidRPr="001670EB" w:rsidRDefault="00582443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74" w:type="dxa"/>
          </w:tcPr>
          <w:p w14:paraId="4BDF603B" w14:textId="5306D6DF" w:rsidR="00582443" w:rsidRPr="001670EB" w:rsidRDefault="00F7115F" w:rsidP="003674B9">
            <w:pPr>
              <w:spacing w:after="120"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</w:t>
            </w:r>
            <w:r w:rsidR="00582443" w:rsidRPr="005C280A">
              <w:rPr>
                <w:b/>
                <w:sz w:val="22"/>
                <w:szCs w:val="22"/>
              </w:rPr>
              <w:t>artość</w:t>
            </w:r>
            <w:r w:rsidR="00582443" w:rsidRPr="001670EB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582443" w:rsidRPr="001670EB">
              <w:rPr>
                <w:b/>
                <w:sz w:val="22"/>
                <w:szCs w:val="22"/>
              </w:rPr>
              <w:t>oferty</w:t>
            </w:r>
          </w:p>
        </w:tc>
        <w:tc>
          <w:tcPr>
            <w:tcW w:w="2008" w:type="dxa"/>
          </w:tcPr>
          <w:p w14:paraId="537B9039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942" w:type="dxa"/>
          </w:tcPr>
          <w:p w14:paraId="4658BDE9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14:paraId="557A805D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582443" w:rsidRPr="001670EB" w14:paraId="130C3D4D" w14:textId="77777777" w:rsidTr="00462FDF">
        <w:trPr>
          <w:trHeight w:val="998"/>
        </w:trPr>
        <w:tc>
          <w:tcPr>
            <w:tcW w:w="1499" w:type="dxa"/>
            <w:vMerge/>
          </w:tcPr>
          <w:p w14:paraId="7E9D4BAD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</w:p>
        </w:tc>
        <w:tc>
          <w:tcPr>
            <w:tcW w:w="8359" w:type="dxa"/>
            <w:gridSpan w:val="4"/>
          </w:tcPr>
          <w:p w14:paraId="736D321E" w14:textId="77777777" w:rsidR="00582443" w:rsidRPr="001670EB" w:rsidRDefault="00582443" w:rsidP="003674B9">
            <w:pPr>
              <w:pStyle w:val="Akapitzlist"/>
              <w:spacing w:before="120" w:line="360" w:lineRule="auto"/>
              <w:ind w:left="284"/>
              <w:jc w:val="both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(słownie: __________________________________________________________________brutto)</w:t>
            </w:r>
          </w:p>
          <w:p w14:paraId="3F2895EB" w14:textId="77777777" w:rsidR="00582443" w:rsidRPr="001670EB" w:rsidRDefault="00582443" w:rsidP="003674B9">
            <w:pPr>
              <w:pStyle w:val="Akapitzlist"/>
              <w:spacing w:after="12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DE751E1" w14:textId="77777777" w:rsidR="00D955F3" w:rsidRPr="001670EB" w:rsidRDefault="00D955F3" w:rsidP="00D955F3">
      <w:pPr>
        <w:spacing w:line="360" w:lineRule="auto"/>
        <w:rPr>
          <w:b/>
          <w:sz w:val="22"/>
          <w:szCs w:val="22"/>
        </w:rPr>
      </w:pPr>
    </w:p>
    <w:p w14:paraId="79073728" w14:textId="77777777" w:rsidR="00D955F3" w:rsidRDefault="00D955F3" w:rsidP="00D955F3">
      <w:pPr>
        <w:spacing w:line="360" w:lineRule="auto"/>
        <w:rPr>
          <w:b/>
          <w:sz w:val="22"/>
          <w:szCs w:val="22"/>
        </w:rPr>
      </w:pPr>
    </w:p>
    <w:p w14:paraId="51A2C45F" w14:textId="77777777" w:rsidR="00307063" w:rsidRDefault="00307063" w:rsidP="00D955F3">
      <w:pPr>
        <w:spacing w:line="360" w:lineRule="auto"/>
        <w:rPr>
          <w:b/>
          <w:sz w:val="22"/>
          <w:szCs w:val="22"/>
        </w:rPr>
      </w:pPr>
    </w:p>
    <w:p w14:paraId="6C544D32" w14:textId="77777777" w:rsidR="00307063" w:rsidRDefault="00307063" w:rsidP="00D955F3">
      <w:pPr>
        <w:spacing w:line="360" w:lineRule="auto"/>
        <w:rPr>
          <w:b/>
          <w:sz w:val="22"/>
          <w:szCs w:val="22"/>
        </w:rPr>
      </w:pPr>
    </w:p>
    <w:p w14:paraId="79226B73" w14:textId="77777777" w:rsidR="00307063" w:rsidRPr="001670EB" w:rsidRDefault="00307063" w:rsidP="00D955F3">
      <w:pPr>
        <w:spacing w:line="360" w:lineRule="auto"/>
        <w:rPr>
          <w:b/>
          <w:sz w:val="22"/>
          <w:szCs w:val="22"/>
        </w:rPr>
      </w:pPr>
    </w:p>
    <w:p w14:paraId="514E2A4D" w14:textId="25481668" w:rsidR="00D955F3" w:rsidRPr="001670EB" w:rsidRDefault="00E26261" w:rsidP="00D955F3">
      <w:pPr>
        <w:spacing w:line="360" w:lineRule="auto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DRUGIE</w:t>
      </w:r>
      <w:r w:rsidR="00D955F3" w:rsidRPr="001670EB">
        <w:rPr>
          <w:b/>
          <w:sz w:val="22"/>
          <w:szCs w:val="22"/>
        </w:rPr>
        <w:t xml:space="preserve"> KRYTERIUM OCENY OFERT:</w:t>
      </w:r>
    </w:p>
    <w:p w14:paraId="5D796A57" w14:textId="77777777" w:rsidR="00D955F3" w:rsidRPr="001670EB" w:rsidRDefault="00D955F3" w:rsidP="00D955F3">
      <w:pPr>
        <w:spacing w:line="360" w:lineRule="auto"/>
        <w:rPr>
          <w:b/>
          <w:sz w:val="22"/>
          <w:szCs w:val="22"/>
        </w:rPr>
      </w:pPr>
    </w:p>
    <w:p w14:paraId="68F8B625" w14:textId="2742CDAF" w:rsidR="00D955F3" w:rsidRPr="00F67AF5" w:rsidRDefault="00D955F3" w:rsidP="00D955F3">
      <w:pPr>
        <w:spacing w:line="360" w:lineRule="auto"/>
        <w:rPr>
          <w:bCs/>
          <w:sz w:val="22"/>
          <w:szCs w:val="22"/>
        </w:rPr>
      </w:pPr>
      <w:r w:rsidRPr="00F67AF5">
        <w:rPr>
          <w:b/>
          <w:sz w:val="22"/>
          <w:szCs w:val="22"/>
        </w:rPr>
        <w:t xml:space="preserve">OŚWIADCZAM, </w:t>
      </w:r>
      <w:r w:rsidRPr="00F67AF5">
        <w:rPr>
          <w:bCs/>
          <w:sz w:val="22"/>
          <w:szCs w:val="22"/>
        </w:rPr>
        <w:t>iż zobowiązujemy się udzielić</w:t>
      </w:r>
      <w:r w:rsidRPr="00F67AF5">
        <w:rPr>
          <w:b/>
          <w:sz w:val="22"/>
          <w:szCs w:val="22"/>
        </w:rPr>
        <w:t>………… miesięcznej gwarancji</w:t>
      </w:r>
      <w:r w:rsidR="00533CE6" w:rsidRPr="00F67AF5">
        <w:rPr>
          <w:rStyle w:val="Odwoanieprzypisudolnego"/>
          <w:b/>
          <w:sz w:val="22"/>
          <w:szCs w:val="22"/>
        </w:rPr>
        <w:footnoteReference w:id="2"/>
      </w:r>
      <w:r w:rsidRPr="00F67AF5">
        <w:rPr>
          <w:bCs/>
          <w:sz w:val="22"/>
          <w:szCs w:val="22"/>
        </w:rPr>
        <w:t xml:space="preserve"> na przedmiot zamówienia</w:t>
      </w:r>
      <w:r w:rsidR="00EB6056" w:rsidRPr="00F67AF5">
        <w:rPr>
          <w:bCs/>
          <w:sz w:val="22"/>
          <w:szCs w:val="22"/>
        </w:rPr>
        <w:t xml:space="preserve"> na część/zadanie nr 1 tego zamówienia</w:t>
      </w:r>
    </w:p>
    <w:p w14:paraId="3BD5D0FD" w14:textId="4A55E960" w:rsidR="00EB6056" w:rsidRPr="00F67AF5" w:rsidRDefault="00EB6056" w:rsidP="00EB6056">
      <w:pPr>
        <w:spacing w:line="360" w:lineRule="auto"/>
        <w:rPr>
          <w:bCs/>
          <w:sz w:val="22"/>
          <w:szCs w:val="22"/>
        </w:rPr>
      </w:pPr>
      <w:r w:rsidRPr="00F67AF5">
        <w:rPr>
          <w:b/>
          <w:sz w:val="22"/>
          <w:szCs w:val="22"/>
        </w:rPr>
        <w:t xml:space="preserve">OŚWIADCZAM, </w:t>
      </w:r>
      <w:r w:rsidRPr="00F67AF5">
        <w:rPr>
          <w:bCs/>
          <w:sz w:val="22"/>
          <w:szCs w:val="22"/>
        </w:rPr>
        <w:t>iż zobowiązujemy się udzielić</w:t>
      </w:r>
      <w:r w:rsidRPr="00F67AF5">
        <w:rPr>
          <w:b/>
          <w:sz w:val="22"/>
          <w:szCs w:val="22"/>
        </w:rPr>
        <w:t>………… miesięcznej gwarancji</w:t>
      </w:r>
      <w:r w:rsidRPr="00F67AF5">
        <w:rPr>
          <w:rStyle w:val="Odwoanieprzypisudolnego"/>
          <w:b/>
          <w:sz w:val="22"/>
          <w:szCs w:val="22"/>
        </w:rPr>
        <w:footnoteReference w:id="3"/>
      </w:r>
      <w:r w:rsidRPr="00F67AF5">
        <w:rPr>
          <w:bCs/>
          <w:sz w:val="22"/>
          <w:szCs w:val="22"/>
        </w:rPr>
        <w:t xml:space="preserve"> na przedmiot zamówienia na część/zadanie nr 2 tego zamówienia</w:t>
      </w:r>
    </w:p>
    <w:p w14:paraId="78CF17ED" w14:textId="7245239F" w:rsidR="00EB6056" w:rsidRDefault="00327D7C" w:rsidP="00D955F3">
      <w:pPr>
        <w:spacing w:line="360" w:lineRule="auto"/>
        <w:rPr>
          <w:bCs/>
          <w:sz w:val="22"/>
          <w:szCs w:val="22"/>
        </w:rPr>
      </w:pPr>
      <w:r w:rsidRPr="00F67AF5">
        <w:rPr>
          <w:b/>
          <w:sz w:val="22"/>
          <w:szCs w:val="22"/>
        </w:rPr>
        <w:t xml:space="preserve">OŚWIADCZAM, </w:t>
      </w:r>
      <w:r w:rsidRPr="00F67AF5">
        <w:rPr>
          <w:bCs/>
          <w:sz w:val="22"/>
          <w:szCs w:val="22"/>
        </w:rPr>
        <w:t>iż zobowiązujemy się udzielić</w:t>
      </w:r>
      <w:r w:rsidRPr="00F67AF5">
        <w:rPr>
          <w:b/>
          <w:sz w:val="22"/>
          <w:szCs w:val="22"/>
        </w:rPr>
        <w:t>………… miesięcznej gwarancji</w:t>
      </w:r>
      <w:r w:rsidRPr="00F67AF5">
        <w:rPr>
          <w:rStyle w:val="Odwoanieprzypisudolnego"/>
          <w:b/>
          <w:sz w:val="22"/>
          <w:szCs w:val="22"/>
        </w:rPr>
        <w:footnoteReference w:id="4"/>
      </w:r>
      <w:r w:rsidRPr="00F67AF5">
        <w:rPr>
          <w:bCs/>
          <w:sz w:val="22"/>
          <w:szCs w:val="22"/>
        </w:rPr>
        <w:t xml:space="preserve"> na przedmiot zamówienia na część/zadanie nr 3 tego zamówienia</w:t>
      </w:r>
    </w:p>
    <w:p w14:paraId="1677793B" w14:textId="3B184AE0" w:rsidR="001D7EEF" w:rsidRPr="00F67AF5" w:rsidRDefault="001D7EEF" w:rsidP="001D7EEF">
      <w:pPr>
        <w:spacing w:line="360" w:lineRule="auto"/>
        <w:rPr>
          <w:bCs/>
          <w:sz w:val="22"/>
          <w:szCs w:val="22"/>
        </w:rPr>
      </w:pPr>
      <w:r w:rsidRPr="00F67AF5">
        <w:rPr>
          <w:b/>
          <w:sz w:val="22"/>
          <w:szCs w:val="22"/>
        </w:rPr>
        <w:t xml:space="preserve">OŚWIADCZAM, </w:t>
      </w:r>
      <w:r w:rsidRPr="00F67AF5">
        <w:rPr>
          <w:bCs/>
          <w:sz w:val="22"/>
          <w:szCs w:val="22"/>
        </w:rPr>
        <w:t>iż zobowiązujemy się udzielić</w:t>
      </w:r>
      <w:r w:rsidRPr="00F67AF5">
        <w:rPr>
          <w:b/>
          <w:sz w:val="22"/>
          <w:szCs w:val="22"/>
        </w:rPr>
        <w:t>………… miesięcznej gwarancji</w:t>
      </w:r>
      <w:r w:rsidRPr="00F67AF5">
        <w:rPr>
          <w:rStyle w:val="Odwoanieprzypisudolnego"/>
          <w:b/>
          <w:sz w:val="22"/>
          <w:szCs w:val="22"/>
        </w:rPr>
        <w:footnoteReference w:id="5"/>
      </w:r>
      <w:r w:rsidRPr="00F67AF5">
        <w:rPr>
          <w:bCs/>
          <w:sz w:val="22"/>
          <w:szCs w:val="22"/>
        </w:rPr>
        <w:t xml:space="preserve"> na przedmiot zamówienia na część/zadanie nr </w:t>
      </w:r>
      <w:r>
        <w:rPr>
          <w:bCs/>
          <w:sz w:val="22"/>
          <w:szCs w:val="22"/>
        </w:rPr>
        <w:t>4</w:t>
      </w:r>
      <w:r w:rsidRPr="00F67AF5">
        <w:rPr>
          <w:bCs/>
          <w:sz w:val="22"/>
          <w:szCs w:val="22"/>
        </w:rPr>
        <w:t xml:space="preserve"> tego zamówienia</w:t>
      </w:r>
    </w:p>
    <w:p w14:paraId="42B629EC" w14:textId="6AF2385B" w:rsidR="001D7EEF" w:rsidRPr="00F67AF5" w:rsidRDefault="001D7EEF" w:rsidP="001D7EEF">
      <w:pPr>
        <w:spacing w:line="360" w:lineRule="auto"/>
        <w:rPr>
          <w:bCs/>
          <w:sz w:val="22"/>
          <w:szCs w:val="22"/>
        </w:rPr>
      </w:pPr>
      <w:r w:rsidRPr="00F67AF5">
        <w:rPr>
          <w:b/>
          <w:sz w:val="22"/>
          <w:szCs w:val="22"/>
        </w:rPr>
        <w:t xml:space="preserve">OŚWIADCZAM, </w:t>
      </w:r>
      <w:r w:rsidRPr="00F67AF5">
        <w:rPr>
          <w:bCs/>
          <w:sz w:val="22"/>
          <w:szCs w:val="22"/>
        </w:rPr>
        <w:t>iż zobowiązujemy się udzielić</w:t>
      </w:r>
      <w:r w:rsidRPr="00F67AF5">
        <w:rPr>
          <w:b/>
          <w:sz w:val="22"/>
          <w:szCs w:val="22"/>
        </w:rPr>
        <w:t>………… miesięcznej gwarancji</w:t>
      </w:r>
      <w:r w:rsidRPr="00F67AF5">
        <w:rPr>
          <w:rStyle w:val="Odwoanieprzypisudolnego"/>
          <w:b/>
          <w:sz w:val="22"/>
          <w:szCs w:val="22"/>
        </w:rPr>
        <w:footnoteReference w:id="6"/>
      </w:r>
      <w:r w:rsidRPr="00F67AF5">
        <w:rPr>
          <w:bCs/>
          <w:sz w:val="22"/>
          <w:szCs w:val="22"/>
        </w:rPr>
        <w:t xml:space="preserve"> na przedmiot zamówienia na część/zadanie nr </w:t>
      </w:r>
      <w:r>
        <w:rPr>
          <w:bCs/>
          <w:sz w:val="22"/>
          <w:szCs w:val="22"/>
        </w:rPr>
        <w:t>5</w:t>
      </w:r>
      <w:r w:rsidRPr="00F67AF5">
        <w:rPr>
          <w:bCs/>
          <w:sz w:val="22"/>
          <w:szCs w:val="22"/>
        </w:rPr>
        <w:t xml:space="preserve"> tego zamówienia</w:t>
      </w:r>
    </w:p>
    <w:p w14:paraId="1C264E94" w14:textId="77777777" w:rsidR="000E2490" w:rsidRPr="001670EB" w:rsidRDefault="000E2490" w:rsidP="00D955F3">
      <w:pPr>
        <w:spacing w:line="360" w:lineRule="auto"/>
        <w:rPr>
          <w:bCs/>
          <w:sz w:val="22"/>
          <w:szCs w:val="22"/>
        </w:rPr>
      </w:pPr>
    </w:p>
    <w:p w14:paraId="6D5E202E" w14:textId="7D9D3317" w:rsidR="000E2490" w:rsidRPr="00A40BFE" w:rsidRDefault="000E2490" w:rsidP="001C01C1">
      <w:pPr>
        <w:spacing w:line="360" w:lineRule="auto"/>
        <w:ind w:left="20" w:hanging="10"/>
        <w:jc w:val="both"/>
        <w:rPr>
          <w:b/>
        </w:rPr>
      </w:pPr>
      <w:r w:rsidRPr="00A40BFE">
        <w:rPr>
          <w:b/>
        </w:rPr>
        <w:t xml:space="preserve"> Termin realizacji zamówienia: w ciągu maksymalnie </w:t>
      </w:r>
      <w:r w:rsidR="001C01C1" w:rsidRPr="00A40BFE">
        <w:rPr>
          <w:b/>
        </w:rPr>
        <w:t>4</w:t>
      </w:r>
      <w:r w:rsidRPr="00A40BFE">
        <w:rPr>
          <w:b/>
        </w:rPr>
        <w:t xml:space="preserve"> miesięcy od dnia podpisania umowy </w:t>
      </w:r>
      <w:r w:rsidR="00AA664B" w:rsidRPr="00A40BFE">
        <w:rPr>
          <w:b/>
        </w:rPr>
        <w:t>dla części zamówienia: 1,2</w:t>
      </w:r>
      <w:r w:rsidR="00327D7C" w:rsidRPr="00A40BFE">
        <w:rPr>
          <w:b/>
        </w:rPr>
        <w:t>,3</w:t>
      </w:r>
      <w:r w:rsidR="001D7EEF" w:rsidRPr="00A40BFE">
        <w:rPr>
          <w:b/>
        </w:rPr>
        <w:t>,4,5</w:t>
      </w:r>
      <w:r w:rsidR="001C01C1" w:rsidRPr="00A40BFE">
        <w:rPr>
          <w:b/>
        </w:rPr>
        <w:t>.</w:t>
      </w:r>
      <w:r w:rsidR="00582443" w:rsidRPr="00A40BFE">
        <w:rPr>
          <w:b/>
        </w:rPr>
        <w:t xml:space="preserve"> </w:t>
      </w:r>
    </w:p>
    <w:p w14:paraId="5E10CDBE" w14:textId="77777777" w:rsidR="00D955F3" w:rsidRPr="00F67AF5" w:rsidRDefault="00D955F3" w:rsidP="006B63D6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28B5545F" w14:textId="77777777" w:rsidR="00A94DBE" w:rsidRPr="001670EB" w:rsidRDefault="00A94DBE" w:rsidP="00A94DBE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  <w:szCs w:val="22"/>
        </w:rPr>
      </w:pPr>
      <w:r w:rsidRPr="001670EB">
        <w:rPr>
          <w:b/>
          <w:sz w:val="22"/>
          <w:szCs w:val="22"/>
        </w:rPr>
        <w:t>OŚWIADCZAMY</w:t>
      </w:r>
      <w:r w:rsidRPr="001670EB">
        <w:rPr>
          <w:sz w:val="22"/>
          <w:szCs w:val="22"/>
        </w:rPr>
        <w:t>, że:</w:t>
      </w:r>
    </w:p>
    <w:p w14:paraId="4F7284B2" w14:textId="77777777" w:rsidR="00A94DBE" w:rsidRPr="001670EB" w:rsidRDefault="00A94DBE" w:rsidP="00D07815">
      <w:pPr>
        <w:pStyle w:val="Akapitzlist"/>
        <w:numPr>
          <w:ilvl w:val="0"/>
          <w:numId w:val="7"/>
        </w:numPr>
        <w:spacing w:before="12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zapoznaliśmy się ze Specyfikacją Warunków Zamówienia i uznajemy się za związanych określonymi w niej zasadami postępowania;</w:t>
      </w:r>
    </w:p>
    <w:p w14:paraId="775985BD" w14:textId="77777777" w:rsidR="00A94DBE" w:rsidRPr="001670EB" w:rsidRDefault="00A94DBE" w:rsidP="00D07815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uważamy się za związanych niniejszą ofertą na czas wskazany w Specyfikacji Warunków Zamówienia;</w:t>
      </w:r>
    </w:p>
    <w:p w14:paraId="3EC3EA78" w14:textId="3B6EAB5B" w:rsidR="00B77AF6" w:rsidRPr="001670EB" w:rsidRDefault="00B77AF6" w:rsidP="00D07815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akceptujemy warunki płatności określone przez Zamawiającego w specyfikacji warunków zamówienia</w:t>
      </w:r>
      <w:r w:rsidR="00875E34" w:rsidRPr="001670EB">
        <w:rPr>
          <w:sz w:val="22"/>
          <w:szCs w:val="22"/>
        </w:rPr>
        <w:t xml:space="preserve"> oraz we wzorze umowy</w:t>
      </w:r>
    </w:p>
    <w:p w14:paraId="0CF55430" w14:textId="77777777" w:rsidR="00B77AF6" w:rsidRPr="001670EB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 przypadku zatrudnienia podwykonawców, odpowiadamy za ich pracę jak za swoją własną,</w:t>
      </w:r>
    </w:p>
    <w:p w14:paraId="50006845" w14:textId="77777777" w:rsidR="00B77AF6" w:rsidRPr="001670EB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1670EB">
        <w:rPr>
          <w:sz w:val="22"/>
          <w:szCs w:val="22"/>
        </w:rPr>
        <w:t>zapoznaliśmy się ze specyfikacją warunków zamówienia i nie wnosimy do niej zastrzeżeń,</w:t>
      </w:r>
    </w:p>
    <w:p w14:paraId="446DE18B" w14:textId="77777777" w:rsidR="00B77AF6" w:rsidRPr="001670EB" w:rsidRDefault="00B77AF6" w:rsidP="00B77AF6">
      <w:pPr>
        <w:numPr>
          <w:ilvl w:val="0"/>
          <w:numId w:val="7"/>
        </w:numPr>
        <w:suppressAutoHyphens/>
        <w:jc w:val="both"/>
        <w:rPr>
          <w:sz w:val="22"/>
          <w:szCs w:val="22"/>
        </w:rPr>
      </w:pPr>
      <w:r w:rsidRPr="001670EB">
        <w:rPr>
          <w:sz w:val="22"/>
          <w:szCs w:val="22"/>
        </w:rPr>
        <w:t xml:space="preserve">zdobyliśmy konieczne informacje do przygotowania oferty, </w:t>
      </w:r>
    </w:p>
    <w:p w14:paraId="2194B5DD" w14:textId="61E293EB" w:rsidR="00B77AF6" w:rsidRPr="001670EB" w:rsidRDefault="00B77AF6" w:rsidP="00125570">
      <w:pPr>
        <w:pStyle w:val="Akapitzlist"/>
        <w:numPr>
          <w:ilvl w:val="0"/>
          <w:numId w:val="7"/>
        </w:numPr>
        <w:spacing w:before="120" w:line="276" w:lineRule="auto"/>
        <w:ind w:left="641" w:hanging="357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 cenie oferty zostały uwzględnione wszystkie koszty wykonania zamówienia i realizacji przyszłego świadczenia umownego</w:t>
      </w:r>
    </w:p>
    <w:p w14:paraId="406CA523" w14:textId="77777777" w:rsidR="00A94DBE" w:rsidRPr="001670EB" w:rsidRDefault="00A94DBE" w:rsidP="00D07815">
      <w:pPr>
        <w:numPr>
          <w:ilvl w:val="0"/>
          <w:numId w:val="7"/>
        </w:numPr>
        <w:spacing w:after="120"/>
        <w:ind w:left="641" w:hanging="357"/>
        <w:contextualSpacing/>
        <w:jc w:val="both"/>
        <w:rPr>
          <w:sz w:val="22"/>
          <w:szCs w:val="22"/>
        </w:rPr>
      </w:pPr>
      <w:r w:rsidRPr="001670EB">
        <w:rPr>
          <w:sz w:val="22"/>
          <w:szCs w:val="22"/>
        </w:rPr>
        <w:t>zamierzamy / nie zamierzamy powierzyć realizację następujących części zamówienia podwykonawcom*:</w:t>
      </w:r>
    </w:p>
    <w:p w14:paraId="230804C3" w14:textId="77777777" w:rsidR="00A94DBE" w:rsidRPr="001670EB" w:rsidRDefault="00A94DBE" w:rsidP="00A94DBE">
      <w:pPr>
        <w:spacing w:after="120"/>
        <w:contextualSpacing/>
        <w:jc w:val="both"/>
        <w:rPr>
          <w:sz w:val="22"/>
          <w:szCs w:val="22"/>
        </w:rPr>
      </w:pPr>
    </w:p>
    <w:p w14:paraId="05AB668A" w14:textId="77777777" w:rsidR="00A94DBE" w:rsidRPr="001670EB" w:rsidRDefault="00A94DBE" w:rsidP="00A94DBE">
      <w:pPr>
        <w:spacing w:after="120"/>
        <w:contextualSpacing/>
        <w:jc w:val="both"/>
        <w:rPr>
          <w:sz w:val="22"/>
          <w:szCs w:val="22"/>
        </w:rPr>
      </w:pPr>
    </w:p>
    <w:p w14:paraId="1B896A5E" w14:textId="77777777" w:rsidR="00A94DBE" w:rsidRPr="001670EB" w:rsidRDefault="00A94DBE" w:rsidP="00A94DBE">
      <w:pPr>
        <w:spacing w:after="120"/>
        <w:contextualSpacing/>
        <w:jc w:val="both"/>
        <w:rPr>
          <w:sz w:val="22"/>
          <w:szCs w:val="22"/>
        </w:rPr>
      </w:pPr>
    </w:p>
    <w:p w14:paraId="01C24E67" w14:textId="77777777" w:rsidR="00A94DBE" w:rsidRPr="001670EB" w:rsidRDefault="00A94DBE" w:rsidP="00A94DBE">
      <w:pPr>
        <w:spacing w:before="120" w:after="120"/>
        <w:ind w:left="644"/>
        <w:contextualSpacing/>
        <w:jc w:val="both"/>
        <w:rPr>
          <w:sz w:val="22"/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16"/>
        <w:gridCol w:w="4337"/>
        <w:gridCol w:w="2102"/>
        <w:gridCol w:w="2101"/>
      </w:tblGrid>
      <w:tr w:rsidR="00D67388" w:rsidRPr="001670EB" w14:paraId="69BE202D" w14:textId="77777777" w:rsidTr="00D67388"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6466604" w14:textId="77777777" w:rsidR="00D67388" w:rsidRPr="001670EB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Lp.</w:t>
            </w: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5C45B75" w14:textId="77777777" w:rsidR="00D67388" w:rsidRPr="001670EB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 xml:space="preserve">Opis części zamówienia, którą Wykonawca </w:t>
            </w:r>
          </w:p>
          <w:p w14:paraId="78F5643A" w14:textId="77777777" w:rsidR="00D67388" w:rsidRPr="001670EB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zamierza powierzyć do realizacji przez Podwykonawcę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1E62121E" w14:textId="72B162CD" w:rsidR="00D67388" w:rsidRPr="001670EB" w:rsidRDefault="00D67388" w:rsidP="00D6738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Wartość lub procentowa część zamówienia, jaka zostanie powierzona podwykonawcy lub podwykonawcom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9130545" w14:textId="274F0AE7" w:rsidR="00D67388" w:rsidRPr="001670EB" w:rsidRDefault="00D67388" w:rsidP="001A379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Nazwa Podwykonawcy</w:t>
            </w:r>
          </w:p>
        </w:tc>
      </w:tr>
      <w:tr w:rsidR="00D67388" w:rsidRPr="001670EB" w14:paraId="51586661" w14:textId="77777777" w:rsidTr="00D67388">
        <w:trPr>
          <w:trHeight w:val="415"/>
        </w:trPr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3EC8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4FBB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ECF59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80F0" w14:textId="335DC657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D67388" w:rsidRPr="001670EB" w14:paraId="3F780A94" w14:textId="77777777" w:rsidTr="00D67388">
        <w:trPr>
          <w:trHeight w:val="415"/>
        </w:trPr>
        <w:tc>
          <w:tcPr>
            <w:tcW w:w="2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C865B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3936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9472" w14:textId="77777777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287" w14:textId="14B557B6" w:rsidR="00D67388" w:rsidRPr="001670EB" w:rsidRDefault="00D67388" w:rsidP="001A3795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7B3A98D1" w14:textId="77777777" w:rsidR="00A94DBE" w:rsidRPr="001670EB" w:rsidRDefault="00A94DBE" w:rsidP="00A85EB2">
      <w:pPr>
        <w:spacing w:before="120" w:line="276" w:lineRule="auto"/>
        <w:jc w:val="both"/>
        <w:rPr>
          <w:b/>
          <w:sz w:val="22"/>
          <w:szCs w:val="22"/>
        </w:rPr>
      </w:pPr>
    </w:p>
    <w:p w14:paraId="12058DF4" w14:textId="77777777" w:rsidR="00A94DBE" w:rsidRPr="001670EB" w:rsidRDefault="00A94DBE" w:rsidP="00A94DBE">
      <w:pPr>
        <w:pStyle w:val="Akapitzlist"/>
        <w:spacing w:before="120" w:line="276" w:lineRule="auto"/>
        <w:ind w:left="644"/>
        <w:jc w:val="both"/>
        <w:rPr>
          <w:i/>
          <w:sz w:val="22"/>
          <w:szCs w:val="22"/>
        </w:rPr>
      </w:pPr>
    </w:p>
    <w:p w14:paraId="1A1A8208" w14:textId="77777777" w:rsidR="008E4EFA" w:rsidRDefault="00974CA0" w:rsidP="008E4EFA">
      <w:pPr>
        <w:pStyle w:val="Akapitzlist"/>
        <w:numPr>
          <w:ilvl w:val="0"/>
          <w:numId w:val="7"/>
        </w:numPr>
        <w:spacing w:before="120" w:line="276" w:lineRule="auto"/>
        <w:jc w:val="both"/>
        <w:rPr>
          <w:sz w:val="22"/>
          <w:szCs w:val="22"/>
        </w:rPr>
      </w:pPr>
      <w:r w:rsidRPr="00974CA0">
        <w:rPr>
          <w:iCs/>
          <w:sz w:val="22"/>
          <w:szCs w:val="22"/>
        </w:rPr>
        <w:t>akceptuję proponowany przez zamawiającego projekt umowy</w:t>
      </w:r>
      <w:r w:rsidR="00A94DBE" w:rsidRPr="00974CA0">
        <w:rPr>
          <w:sz w:val="22"/>
          <w:szCs w:val="22"/>
        </w:rPr>
        <w:t xml:space="preserve"> i zobowiązuj</w:t>
      </w:r>
      <w:r w:rsidR="00BF4A6B" w:rsidRPr="00974CA0">
        <w:rPr>
          <w:sz w:val="22"/>
          <w:szCs w:val="22"/>
        </w:rPr>
        <w:t>e</w:t>
      </w:r>
      <w:r w:rsidR="00BF4A6B" w:rsidRPr="001670EB">
        <w:rPr>
          <w:sz w:val="22"/>
          <w:szCs w:val="22"/>
        </w:rPr>
        <w:t xml:space="preserve"> </w:t>
      </w:r>
      <w:r w:rsidR="00A94DBE" w:rsidRPr="001670EB">
        <w:rPr>
          <w:sz w:val="22"/>
          <w:szCs w:val="22"/>
        </w:rPr>
        <w:t xml:space="preserve">się, w przypadku wyboru </w:t>
      </w:r>
      <w:r w:rsidR="00BF4A6B" w:rsidRPr="001670EB">
        <w:rPr>
          <w:sz w:val="22"/>
          <w:szCs w:val="22"/>
        </w:rPr>
        <w:t>mojej</w:t>
      </w:r>
      <w:r w:rsidR="00A94DBE" w:rsidRPr="001670EB">
        <w:rPr>
          <w:sz w:val="22"/>
          <w:szCs w:val="22"/>
        </w:rPr>
        <w:t xml:space="preserve"> oferty, do zawarcia umowy na zawartych tam warunkach, w miejscu i terminie wyznaczonym przez Zamawiającego;</w:t>
      </w:r>
    </w:p>
    <w:p w14:paraId="2A695437" w14:textId="39D938B9" w:rsidR="008E4EFA" w:rsidRPr="00FD31E1" w:rsidRDefault="00FD31E1" w:rsidP="00FD31E1">
      <w:pPr>
        <w:pStyle w:val="Akapitzlist"/>
        <w:numPr>
          <w:ilvl w:val="0"/>
          <w:numId w:val="7"/>
        </w:numPr>
        <w:rPr>
          <w:iCs/>
          <w:sz w:val="22"/>
          <w:szCs w:val="22"/>
        </w:rPr>
      </w:pPr>
      <w:r w:rsidRPr="00FD31E1">
        <w:rPr>
          <w:iCs/>
          <w:sz w:val="22"/>
          <w:szCs w:val="22"/>
        </w:rPr>
        <w:t>zobowiązujemy się do wniesienia zabezpieczenia należytego wykonania umowy ( odpowiednio w zakresie części na którą /które złożyliśmy ofertę);</w:t>
      </w:r>
    </w:p>
    <w:p w14:paraId="3ED435F3" w14:textId="77777777" w:rsidR="00A94DBE" w:rsidRPr="001670EB" w:rsidRDefault="00A94DBE" w:rsidP="00D07815">
      <w:pPr>
        <w:pStyle w:val="Akapitzlist"/>
        <w:numPr>
          <w:ilvl w:val="0"/>
          <w:numId w:val="7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wypełn</w:t>
      </w:r>
      <w:r w:rsidR="003C35F5" w:rsidRPr="001670EB">
        <w:rPr>
          <w:sz w:val="22"/>
          <w:szCs w:val="22"/>
        </w:rPr>
        <w:t>iłem</w:t>
      </w:r>
      <w:r w:rsidRPr="001670EB">
        <w:rPr>
          <w:sz w:val="22"/>
          <w:szCs w:val="22"/>
        </w:rPr>
        <w:t xml:space="preserve"> obowiązki informacyjne przewidziane w art. 13 lub art. 14 RODO</w:t>
      </w:r>
      <w:r w:rsidRPr="001670EB">
        <w:rPr>
          <w:rStyle w:val="Odwoanieprzypisudolnego"/>
          <w:sz w:val="22"/>
          <w:szCs w:val="22"/>
        </w:rPr>
        <w:footnoteReference w:id="7"/>
      </w:r>
      <w:r w:rsidRPr="001670EB">
        <w:rPr>
          <w:sz w:val="22"/>
          <w:szCs w:val="22"/>
        </w:rPr>
        <w:t xml:space="preserve">  wobec osób fizycznych, od których dane osobowe bezpośrednio lub pośrednio pozyska</w:t>
      </w:r>
      <w:r w:rsidR="003C35F5" w:rsidRPr="001670EB">
        <w:rPr>
          <w:sz w:val="22"/>
          <w:szCs w:val="22"/>
        </w:rPr>
        <w:t>łem</w:t>
      </w:r>
      <w:r w:rsidRPr="001670EB">
        <w:rPr>
          <w:sz w:val="22"/>
          <w:szCs w:val="22"/>
        </w:rPr>
        <w:t xml:space="preserve"> w celu ubiegania się o udzielenie zamówienia publicznego w niniejszym postępowaniu</w:t>
      </w:r>
      <w:r w:rsidRPr="001670EB">
        <w:rPr>
          <w:rStyle w:val="Odwoanieprzypisudolnego"/>
          <w:sz w:val="22"/>
          <w:szCs w:val="22"/>
        </w:rPr>
        <w:footnoteReference w:id="8"/>
      </w:r>
      <w:r w:rsidRPr="001670EB">
        <w:rPr>
          <w:sz w:val="22"/>
          <w:szCs w:val="22"/>
        </w:rPr>
        <w:t>.</w:t>
      </w:r>
    </w:p>
    <w:p w14:paraId="6E268484" w14:textId="77777777" w:rsidR="00C81B74" w:rsidRPr="001670EB" w:rsidRDefault="00C81B74" w:rsidP="00C81B74">
      <w:pPr>
        <w:pStyle w:val="Akapitzlist"/>
        <w:spacing w:before="120" w:after="120" w:line="276" w:lineRule="auto"/>
        <w:ind w:left="641"/>
        <w:jc w:val="both"/>
        <w:rPr>
          <w:sz w:val="22"/>
          <w:szCs w:val="22"/>
        </w:rPr>
      </w:pPr>
    </w:p>
    <w:p w14:paraId="56B6A29B" w14:textId="77777777" w:rsidR="00A94DBE" w:rsidRPr="001670EB" w:rsidRDefault="00A94DBE" w:rsidP="00A94DBE">
      <w:pPr>
        <w:pStyle w:val="Akapitzlist"/>
        <w:spacing w:before="120" w:after="120" w:line="276" w:lineRule="auto"/>
        <w:ind w:left="641"/>
        <w:jc w:val="both"/>
        <w:rPr>
          <w:sz w:val="22"/>
          <w:szCs w:val="22"/>
        </w:rPr>
      </w:pPr>
    </w:p>
    <w:p w14:paraId="3788E874" w14:textId="77777777" w:rsidR="00A94DBE" w:rsidRPr="001670EB" w:rsidRDefault="00A94DBE" w:rsidP="00A94DBE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OŚWIADCZAM</w:t>
      </w:r>
      <w:r w:rsidRPr="001670EB">
        <w:rPr>
          <w:bCs/>
          <w:sz w:val="22"/>
          <w:szCs w:val="22"/>
        </w:rPr>
        <w:t xml:space="preserve">, że wybór </w:t>
      </w:r>
      <w:r w:rsidR="003C35F5" w:rsidRPr="001670EB">
        <w:rPr>
          <w:bCs/>
          <w:sz w:val="22"/>
          <w:szCs w:val="22"/>
        </w:rPr>
        <w:t xml:space="preserve">mojej </w:t>
      </w:r>
      <w:r w:rsidRPr="001670EB">
        <w:rPr>
          <w:bCs/>
          <w:sz w:val="22"/>
          <w:szCs w:val="22"/>
        </w:rPr>
        <w:t>oferty</w:t>
      </w:r>
      <w:r w:rsidRPr="001670EB">
        <w:rPr>
          <w:bCs/>
          <w:sz w:val="22"/>
          <w:szCs w:val="22"/>
          <w:vertAlign w:val="superscript"/>
        </w:rPr>
        <w:t>*</w:t>
      </w:r>
      <w:r w:rsidRPr="001670EB">
        <w:rPr>
          <w:bCs/>
          <w:sz w:val="22"/>
          <w:szCs w:val="22"/>
        </w:rPr>
        <w:t>:</w:t>
      </w:r>
    </w:p>
    <w:p w14:paraId="1A4A834F" w14:textId="77777777" w:rsidR="001819D7" w:rsidRPr="001670EB" w:rsidRDefault="001819D7" w:rsidP="001819D7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14:paraId="379C2705" w14:textId="77777777" w:rsidR="00A94DBE" w:rsidRDefault="00A94DBE" w:rsidP="00A94DBE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1670EB">
        <w:rPr>
          <w:b/>
          <w:sz w:val="22"/>
          <w:szCs w:val="22"/>
          <w:u w:val="single"/>
        </w:rPr>
        <w:t>nie będzie</w:t>
      </w:r>
      <w:r w:rsidRPr="001670EB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1670EB">
        <w:rPr>
          <w:bCs/>
          <w:sz w:val="22"/>
          <w:szCs w:val="22"/>
        </w:rPr>
        <w:t>t.j</w:t>
      </w:r>
      <w:proofErr w:type="spellEnd"/>
      <w:r w:rsidRPr="001670EB">
        <w:rPr>
          <w:bCs/>
          <w:sz w:val="22"/>
          <w:szCs w:val="22"/>
        </w:rPr>
        <w:t>. Dz. U. z 2020r. poz. 106)</w:t>
      </w:r>
    </w:p>
    <w:p w14:paraId="1021DCB7" w14:textId="77777777" w:rsidR="009B60DF" w:rsidRPr="001670EB" w:rsidRDefault="009B60DF" w:rsidP="00A94DBE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</w:p>
    <w:p w14:paraId="7C91C2EE" w14:textId="77777777" w:rsidR="00A94DBE" w:rsidRPr="001670EB" w:rsidRDefault="00A94DBE" w:rsidP="00A94DBE">
      <w:pPr>
        <w:pStyle w:val="Akapitzlist"/>
        <w:spacing w:line="276" w:lineRule="auto"/>
        <w:ind w:left="284"/>
        <w:jc w:val="both"/>
        <w:rPr>
          <w:bCs/>
          <w:sz w:val="22"/>
          <w:szCs w:val="22"/>
        </w:rPr>
      </w:pPr>
    </w:p>
    <w:p w14:paraId="7EF015AD" w14:textId="77777777" w:rsidR="00A94DBE" w:rsidRPr="001670EB" w:rsidRDefault="00A94DBE" w:rsidP="00A94DBE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1670EB">
        <w:rPr>
          <w:b/>
          <w:sz w:val="22"/>
          <w:szCs w:val="22"/>
          <w:u w:val="single"/>
        </w:rPr>
        <w:t>będzie prowadzić</w:t>
      </w:r>
      <w:r w:rsidRPr="001670EB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1670EB">
        <w:rPr>
          <w:bCs/>
          <w:sz w:val="22"/>
          <w:szCs w:val="22"/>
        </w:rPr>
        <w:t>t.j</w:t>
      </w:r>
      <w:proofErr w:type="spellEnd"/>
      <w:r w:rsidRPr="001670EB">
        <w:rPr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7F4D1BC7" w14:textId="77777777" w:rsidR="00C81B74" w:rsidRPr="00134984" w:rsidRDefault="00C81B74" w:rsidP="00134984">
      <w:pPr>
        <w:spacing w:before="240" w:after="120" w:line="276" w:lineRule="auto"/>
        <w:jc w:val="both"/>
        <w:rPr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A94DBE" w:rsidRPr="001670EB" w14:paraId="159526F9" w14:textId="77777777" w:rsidTr="001A3795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2FA0BF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36982D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78D98D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3EE2F1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  <w:r w:rsidRPr="001670EB">
              <w:rPr>
                <w:sz w:val="22"/>
                <w:szCs w:val="22"/>
              </w:rPr>
              <w:t>Stawka podatku od towarów i usług, która zgodnie z wiedzą Wykonawcy, będzie miała zastosowanie</w:t>
            </w:r>
          </w:p>
        </w:tc>
      </w:tr>
      <w:tr w:rsidR="00A94DBE" w:rsidRPr="001670EB" w14:paraId="7A25C3B6" w14:textId="77777777" w:rsidTr="001A3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5C2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28E6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ECF2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079B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94DBE" w:rsidRPr="001670EB" w14:paraId="71C0E519" w14:textId="77777777" w:rsidTr="001A37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0771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A4D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340E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CCE3" w14:textId="77777777" w:rsidR="00A94DBE" w:rsidRPr="001670EB" w:rsidRDefault="00A94DBE" w:rsidP="001A3795">
            <w:pPr>
              <w:snapToGrid w:val="0"/>
              <w:spacing w:before="12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36F459D" w14:textId="77777777" w:rsidR="00C81B74" w:rsidRPr="00134984" w:rsidRDefault="00C81B74" w:rsidP="00134984">
      <w:pPr>
        <w:spacing w:after="120" w:line="276" w:lineRule="auto"/>
        <w:jc w:val="both"/>
        <w:rPr>
          <w:bCs/>
          <w:sz w:val="22"/>
          <w:szCs w:val="22"/>
        </w:rPr>
      </w:pPr>
    </w:p>
    <w:p w14:paraId="3F06BDA5" w14:textId="77777777" w:rsidR="009B60DF" w:rsidRPr="001670EB" w:rsidRDefault="009B60DF" w:rsidP="00A94DBE">
      <w:pPr>
        <w:pStyle w:val="Akapitzlist"/>
        <w:spacing w:after="120" w:line="276" w:lineRule="auto"/>
        <w:ind w:left="284"/>
        <w:jc w:val="both"/>
        <w:rPr>
          <w:bCs/>
          <w:sz w:val="22"/>
          <w:szCs w:val="22"/>
        </w:rPr>
      </w:pPr>
    </w:p>
    <w:p w14:paraId="18CE1974" w14:textId="72F09DD6" w:rsidR="005318FB" w:rsidRPr="00B23F90" w:rsidRDefault="00A94DBE" w:rsidP="00B23F90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PROS</w:t>
      </w:r>
      <w:r w:rsidR="00BF4A6B" w:rsidRPr="001670EB">
        <w:rPr>
          <w:b/>
          <w:sz w:val="22"/>
          <w:szCs w:val="22"/>
        </w:rPr>
        <w:t>ZĘ</w:t>
      </w:r>
      <w:r w:rsidRPr="001670EB">
        <w:rPr>
          <w:sz w:val="22"/>
          <w:szCs w:val="22"/>
        </w:rPr>
        <w:t xml:space="preserve"> o zwrot pieniędzy wniesionych tytułem wadium na rachunek bankowy o numerze:</w:t>
      </w:r>
      <w:r w:rsidRPr="001670EB">
        <w:rPr>
          <w:b/>
          <w:sz w:val="22"/>
          <w:szCs w:val="22"/>
        </w:rPr>
        <w:t xml:space="preserve">___________________________________________________ </w:t>
      </w:r>
      <w:r w:rsidRPr="001670EB">
        <w:rPr>
          <w:sz w:val="22"/>
          <w:szCs w:val="22"/>
        </w:rPr>
        <w:t>prowadzony przez bank</w:t>
      </w:r>
      <w:r w:rsidRPr="001670EB">
        <w:rPr>
          <w:b/>
          <w:sz w:val="22"/>
          <w:szCs w:val="22"/>
        </w:rPr>
        <w:t xml:space="preserve"> _______________________________________</w:t>
      </w:r>
      <w:r w:rsidRPr="001670EB">
        <w:rPr>
          <w:rStyle w:val="Odwoanieprzypisudolnego"/>
          <w:b/>
          <w:sz w:val="22"/>
          <w:szCs w:val="22"/>
        </w:rPr>
        <w:footnoteReference w:id="9"/>
      </w:r>
      <w:r w:rsidRPr="001670EB">
        <w:rPr>
          <w:b/>
          <w:sz w:val="22"/>
          <w:szCs w:val="22"/>
        </w:rPr>
        <w:t>.</w:t>
      </w:r>
    </w:p>
    <w:p w14:paraId="048941D8" w14:textId="77777777" w:rsidR="009B60DF" w:rsidRPr="001670EB" w:rsidRDefault="009B60DF" w:rsidP="005318FB">
      <w:pPr>
        <w:pStyle w:val="Akapitzlist"/>
        <w:spacing w:before="240" w:after="120" w:line="360" w:lineRule="auto"/>
        <w:ind w:left="0"/>
        <w:jc w:val="both"/>
        <w:rPr>
          <w:b/>
          <w:sz w:val="22"/>
          <w:szCs w:val="22"/>
        </w:rPr>
      </w:pPr>
    </w:p>
    <w:p w14:paraId="14A84368" w14:textId="77777777" w:rsidR="00DB26FA" w:rsidRPr="001670EB" w:rsidRDefault="00DB26FA" w:rsidP="00DB26FA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1670EB">
        <w:rPr>
          <w:b/>
          <w:sz w:val="22"/>
          <w:szCs w:val="22"/>
        </w:rPr>
        <w:t>OŚWIADCZAMY</w:t>
      </w:r>
      <w:r w:rsidRPr="001670EB">
        <w:rPr>
          <w:bCs/>
          <w:sz w:val="22"/>
          <w:szCs w:val="22"/>
        </w:rPr>
        <w:t>, że:</w:t>
      </w:r>
    </w:p>
    <w:p w14:paraId="162EBC82" w14:textId="5D29C0F6" w:rsidR="00DB26FA" w:rsidRPr="001670EB" w:rsidRDefault="00DB26FA" w:rsidP="00DB26FA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 xml:space="preserve">- osoby wykonujące wskazane przez Zamawiającego czynności w zakresie realizacji zamówienia, zatrudnione są na podstawie stosunku pracy, jeżeli wykonanie tych czynności polega na wykonywaniu </w:t>
      </w:r>
      <w:r w:rsidRPr="001670EB">
        <w:rPr>
          <w:sz w:val="22"/>
          <w:szCs w:val="22"/>
        </w:rPr>
        <w:lastRenderedPageBreak/>
        <w:t>pracy w sposób określony w art. 22 § 1 ustawy z dnia 26 czerwca 1974 r. - Kodeks pracy (t. j. Dz. U. z 202</w:t>
      </w:r>
      <w:r w:rsidR="00A32514" w:rsidRPr="001670EB">
        <w:rPr>
          <w:sz w:val="22"/>
          <w:szCs w:val="22"/>
        </w:rPr>
        <w:t>3</w:t>
      </w:r>
      <w:r w:rsidRPr="001670EB">
        <w:rPr>
          <w:sz w:val="22"/>
          <w:szCs w:val="22"/>
        </w:rPr>
        <w:t xml:space="preserve"> r. poz. </w:t>
      </w:r>
      <w:r w:rsidR="00A32514" w:rsidRPr="001670EB">
        <w:rPr>
          <w:sz w:val="22"/>
          <w:szCs w:val="22"/>
        </w:rPr>
        <w:t>1465</w:t>
      </w:r>
      <w:r w:rsidRPr="001670EB">
        <w:rPr>
          <w:sz w:val="22"/>
          <w:szCs w:val="22"/>
        </w:rPr>
        <w:t>);</w:t>
      </w:r>
    </w:p>
    <w:p w14:paraId="27955BE7" w14:textId="1419E2FE" w:rsidR="009B60DF" w:rsidRPr="001670EB" w:rsidRDefault="00DB26FA" w:rsidP="00DB26FA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14:paraId="6DB10B79" w14:textId="77777777" w:rsidR="00DB26FA" w:rsidRPr="001670EB" w:rsidRDefault="00DB26FA" w:rsidP="00DB26FA">
      <w:pPr>
        <w:pStyle w:val="Akapitzlist"/>
        <w:spacing w:before="240" w:after="120" w:line="360" w:lineRule="auto"/>
        <w:ind w:left="426"/>
        <w:jc w:val="both"/>
        <w:rPr>
          <w:b/>
          <w:sz w:val="22"/>
          <w:szCs w:val="22"/>
        </w:rPr>
      </w:pPr>
    </w:p>
    <w:p w14:paraId="3C120955" w14:textId="77777777" w:rsidR="00A94DBE" w:rsidRPr="001670EB" w:rsidRDefault="00A94DBE" w:rsidP="00A94DBE">
      <w:pPr>
        <w:pStyle w:val="Akapitzlist"/>
        <w:numPr>
          <w:ilvl w:val="0"/>
          <w:numId w:val="1"/>
        </w:numPr>
        <w:spacing w:before="240" w:after="120" w:line="360" w:lineRule="auto"/>
        <w:ind w:left="426" w:hanging="426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Przedmiot zamówienia zamierzam/y:</w:t>
      </w:r>
    </w:p>
    <w:p w14:paraId="1AFCDCC5" w14:textId="77777777" w:rsidR="00A94DBE" w:rsidRPr="001670EB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wykonać sam/*</w:t>
      </w:r>
    </w:p>
    <w:p w14:paraId="71AE31B4" w14:textId="77777777" w:rsidR="00A94DBE" w:rsidRPr="001670EB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wykonać wspólnie/*</w:t>
      </w:r>
    </w:p>
    <w:p w14:paraId="42B5B2D0" w14:textId="77777777" w:rsidR="00A94DBE" w:rsidRPr="001670EB" w:rsidRDefault="00A94DBE" w:rsidP="00A94DBE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wykonać sam oraz polegać na zdolności technicznej lub zawodowej innych podmiotów, na zasadach określonych w art.118 ustawy,</w:t>
      </w:r>
    </w:p>
    <w:p w14:paraId="4F99A91B" w14:textId="77777777" w:rsidR="00A94DBE" w:rsidRPr="001670EB" w:rsidRDefault="00A94DBE" w:rsidP="00A94DBE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/*pozostawić zapis właściwy dla oferty, zapisy niepotrzebne wykreślić</w:t>
      </w:r>
    </w:p>
    <w:p w14:paraId="54F95EF4" w14:textId="77777777" w:rsidR="001819D7" w:rsidRPr="001670EB" w:rsidRDefault="001819D7" w:rsidP="00A94DBE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7DBC90ED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610CF94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Pełnomocnik w przypadku składania oferty wspólnej:</w:t>
      </w:r>
    </w:p>
    <w:p w14:paraId="0DF847CC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nazwisko i imię  lub nazwa podmiotu</w:t>
      </w:r>
    </w:p>
    <w:p w14:paraId="08E70739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…………………………………………………………………………………..</w:t>
      </w:r>
    </w:p>
    <w:p w14:paraId="220CCC55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adres: …………………………………………………………………………...</w:t>
      </w:r>
    </w:p>
    <w:p w14:paraId="60079C50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stanowisko………………………………………………………………………</w:t>
      </w:r>
    </w:p>
    <w:p w14:paraId="1F049530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nr telefonu………………………………….e-mail…………………………….</w:t>
      </w:r>
    </w:p>
    <w:p w14:paraId="0DDC0A0A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ab/>
        <w:t>zakres:</w:t>
      </w:r>
    </w:p>
    <w:p w14:paraId="4D79CC91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- do reprezentowania w postępowaniu/*</w:t>
      </w:r>
    </w:p>
    <w:p w14:paraId="54A9B396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 w:rsidRPr="001670EB">
        <w:rPr>
          <w:sz w:val="22"/>
          <w:szCs w:val="22"/>
        </w:rPr>
        <w:t>- do reprezentowania w postępowaniu i zawarcia umowy</w:t>
      </w:r>
    </w:p>
    <w:p w14:paraId="4369A67E" w14:textId="77777777" w:rsidR="001819D7" w:rsidRPr="001670EB" w:rsidRDefault="001819D7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7250498" w14:textId="77777777" w:rsidR="00A94DBE" w:rsidRPr="001670EB" w:rsidRDefault="00A94DBE" w:rsidP="00A94DBE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722E065E" w14:textId="77777777" w:rsidR="00A94DBE" w:rsidRPr="001670EB" w:rsidRDefault="00A94DBE" w:rsidP="00A94DBE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1670EB">
        <w:rPr>
          <w:b/>
          <w:sz w:val="22"/>
          <w:szCs w:val="22"/>
        </w:rPr>
        <w:t>OFERTĘ</w:t>
      </w:r>
      <w:r w:rsidRPr="001670EB"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14:paraId="6AB74B77" w14:textId="77777777" w:rsidR="00A94DBE" w:rsidRPr="001670EB" w:rsidRDefault="00A94DBE" w:rsidP="00A94DB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____________________________________________________________________________</w:t>
      </w:r>
    </w:p>
    <w:p w14:paraId="14D7163C" w14:textId="77777777" w:rsidR="00A94DBE" w:rsidRPr="001670EB" w:rsidRDefault="00A94DBE" w:rsidP="00A94DB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1670EB">
        <w:rPr>
          <w:b/>
          <w:sz w:val="22"/>
          <w:szCs w:val="22"/>
        </w:rPr>
        <w:t>____________________________________________________________________________</w:t>
      </w:r>
    </w:p>
    <w:p w14:paraId="1A7CB4E5" w14:textId="77777777" w:rsidR="00114296" w:rsidRPr="00A42993" w:rsidRDefault="00114296" w:rsidP="008A0CB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b/>
          <w:color w:val="FF0000"/>
          <w:sz w:val="22"/>
          <w:szCs w:val="22"/>
        </w:rPr>
      </w:pPr>
      <w:r w:rsidRPr="00F67AF5">
        <w:rPr>
          <w:rStyle w:val="markedcontent"/>
          <w:sz w:val="22"/>
          <w:szCs w:val="22"/>
        </w:rPr>
        <w:t>Akceptuję bez zastrzeżeń Wzór umowy</w:t>
      </w:r>
      <w:r w:rsidRPr="00A42993">
        <w:rPr>
          <w:rStyle w:val="markedcontent"/>
          <w:color w:val="FF0000"/>
          <w:sz w:val="22"/>
          <w:szCs w:val="22"/>
        </w:rPr>
        <w:t>.</w:t>
      </w:r>
    </w:p>
    <w:p w14:paraId="3D347867" w14:textId="77777777" w:rsidR="00114296" w:rsidRPr="001670EB" w:rsidRDefault="00114296" w:rsidP="008A0CB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Style w:val="markedcontent"/>
          <w:b/>
          <w:sz w:val="22"/>
          <w:szCs w:val="22"/>
        </w:rPr>
      </w:pPr>
      <w:r w:rsidRPr="001670EB">
        <w:rPr>
          <w:rStyle w:val="markedcontent"/>
          <w:sz w:val="22"/>
          <w:szCs w:val="22"/>
        </w:rPr>
        <w:t>W przypadku uznania mojej oferty za najkorzystniejszą zobowiązuję się zawrzeć umowę w miejscu i terminie wyznaczonym przez Zamawiającego oraz zobowiązuję się do wniesienia zabezpieczenia należytego wykonania umowy zgodnie z treścią SWZ.</w:t>
      </w:r>
    </w:p>
    <w:p w14:paraId="71AA6E3B" w14:textId="77777777" w:rsidR="008A0CB0" w:rsidRPr="008A0CB0" w:rsidRDefault="00114296" w:rsidP="008A0CB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i/>
          <w:sz w:val="22"/>
          <w:szCs w:val="22"/>
        </w:rPr>
      </w:pPr>
      <w:r w:rsidRPr="001670EB">
        <w:rPr>
          <w:rStyle w:val="markedcontent"/>
          <w:sz w:val="22"/>
          <w:szCs w:val="22"/>
        </w:rPr>
        <w:t xml:space="preserve">Żadne z informacji zawartych w ofercie </w:t>
      </w:r>
      <w:r w:rsidRPr="001670EB">
        <w:rPr>
          <w:rStyle w:val="markedcontent"/>
          <w:b/>
          <w:sz w:val="22"/>
          <w:szCs w:val="22"/>
        </w:rPr>
        <w:t xml:space="preserve">nie stanowią tajemnicy </w:t>
      </w:r>
      <w:r w:rsidRPr="001670EB">
        <w:rPr>
          <w:rStyle w:val="markedcontent"/>
          <w:sz w:val="22"/>
          <w:szCs w:val="22"/>
        </w:rPr>
        <w:t>przedsiębiorstwa</w:t>
      </w:r>
      <w:r w:rsidRPr="001670EB">
        <w:rPr>
          <w:sz w:val="22"/>
          <w:szCs w:val="22"/>
        </w:rPr>
        <w:br/>
      </w:r>
      <w:r w:rsidRPr="001670EB">
        <w:rPr>
          <w:rStyle w:val="markedcontent"/>
          <w:sz w:val="22"/>
          <w:szCs w:val="22"/>
        </w:rPr>
        <w:t>w rozumieniu przepisów o zwalczaniu nieuczciwej konkurencji</w:t>
      </w:r>
      <w:r w:rsidRPr="001670EB">
        <w:rPr>
          <w:rStyle w:val="markedcontent"/>
          <w:b/>
          <w:sz w:val="22"/>
          <w:szCs w:val="22"/>
        </w:rPr>
        <w:t xml:space="preserve"> / </w:t>
      </w:r>
      <w:r w:rsidRPr="001670EB">
        <w:rPr>
          <w:rStyle w:val="markedcontent"/>
          <w:sz w:val="22"/>
          <w:szCs w:val="22"/>
        </w:rPr>
        <w:t>wskazane poniżej informacje zawarte w ofercie</w:t>
      </w:r>
      <w:r w:rsidRPr="001670EB">
        <w:rPr>
          <w:rStyle w:val="markedcontent"/>
          <w:b/>
          <w:sz w:val="22"/>
          <w:szCs w:val="22"/>
        </w:rPr>
        <w:t xml:space="preserve"> stanowią tajemnicę przedsiębiorstwa</w:t>
      </w:r>
      <w:r w:rsidRPr="001670EB">
        <w:rPr>
          <w:rStyle w:val="markedcontent"/>
          <w:sz w:val="22"/>
          <w:szCs w:val="22"/>
        </w:rPr>
        <w:t xml:space="preserve"> w rozumieniu przepisów o zwalczaniu nieuczciwej konkurencji i w związku z niniejszym nie mogą być one udostępniane, w szczególności innym uczestnikom postępowania.</w:t>
      </w:r>
    </w:p>
    <w:p w14:paraId="20FBDEA3" w14:textId="1710917F" w:rsidR="00114296" w:rsidRPr="001670EB" w:rsidRDefault="008A0CB0" w:rsidP="008A0CB0">
      <w:pPr>
        <w:pStyle w:val="Akapitzlist"/>
        <w:spacing w:before="240" w:line="276" w:lineRule="auto"/>
        <w:ind w:left="284"/>
        <w:jc w:val="both"/>
        <w:rPr>
          <w:rStyle w:val="markedcontent"/>
          <w:i/>
          <w:sz w:val="22"/>
          <w:szCs w:val="22"/>
        </w:rPr>
      </w:pPr>
      <w:r w:rsidRPr="001670EB">
        <w:rPr>
          <w:rStyle w:val="markedcontent"/>
          <w:i/>
          <w:sz w:val="22"/>
          <w:szCs w:val="22"/>
        </w:rPr>
        <w:t xml:space="preserve"> </w:t>
      </w:r>
      <w:r w:rsidR="00114296" w:rsidRPr="001670EB">
        <w:rPr>
          <w:rStyle w:val="markedcontent"/>
          <w:i/>
          <w:sz w:val="22"/>
          <w:szCs w:val="22"/>
        </w:rPr>
        <w:t>Należy wskazać właściwe.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59"/>
        <w:gridCol w:w="5628"/>
        <w:gridCol w:w="976"/>
        <w:gridCol w:w="1079"/>
      </w:tblGrid>
      <w:tr w:rsidR="00114296" w:rsidRPr="001670EB" w14:paraId="76E1117B" w14:textId="77777777" w:rsidTr="00114296">
        <w:tc>
          <w:tcPr>
            <w:tcW w:w="664" w:type="dxa"/>
            <w:vMerge w:val="restart"/>
            <w:vAlign w:val="center"/>
          </w:tcPr>
          <w:p w14:paraId="7998D72C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rStyle w:val="markedcontent"/>
                <w:b/>
                <w:sz w:val="22"/>
                <w:szCs w:val="22"/>
              </w:rPr>
              <w:t>Lp.</w:t>
            </w:r>
          </w:p>
        </w:tc>
        <w:tc>
          <w:tcPr>
            <w:tcW w:w="5812" w:type="dxa"/>
            <w:vMerge w:val="restart"/>
            <w:vAlign w:val="center"/>
          </w:tcPr>
          <w:p w14:paraId="7783A985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1670EB">
              <w:rPr>
                <w:rStyle w:val="markedcontent"/>
                <w:b/>
                <w:sz w:val="22"/>
                <w:szCs w:val="22"/>
              </w:rPr>
              <w:t>Oznaczenie rodzaju (nazwy) informacji</w:t>
            </w:r>
          </w:p>
        </w:tc>
        <w:tc>
          <w:tcPr>
            <w:tcW w:w="2092" w:type="dxa"/>
            <w:gridSpan w:val="2"/>
          </w:tcPr>
          <w:p w14:paraId="110B3AF2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1670EB">
              <w:rPr>
                <w:rStyle w:val="markedcontent"/>
                <w:b/>
                <w:sz w:val="22"/>
                <w:szCs w:val="22"/>
              </w:rPr>
              <w:t>Strony w ofercie</w:t>
            </w:r>
            <w:r w:rsidRPr="001670EB">
              <w:rPr>
                <w:b/>
                <w:sz w:val="22"/>
                <w:szCs w:val="22"/>
              </w:rPr>
              <w:br/>
            </w:r>
            <w:r w:rsidRPr="001670EB">
              <w:rPr>
                <w:rStyle w:val="markedcontent"/>
                <w:b/>
                <w:sz w:val="22"/>
                <w:szCs w:val="22"/>
              </w:rPr>
              <w:t>(wyrażone cyfrą)</w:t>
            </w:r>
          </w:p>
        </w:tc>
      </w:tr>
      <w:tr w:rsidR="00114296" w:rsidRPr="001670EB" w14:paraId="064BF0E3" w14:textId="77777777" w:rsidTr="00114296">
        <w:tc>
          <w:tcPr>
            <w:tcW w:w="664" w:type="dxa"/>
            <w:vMerge/>
          </w:tcPr>
          <w:p w14:paraId="33688509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vMerge/>
          </w:tcPr>
          <w:p w14:paraId="4BC46CBB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98C2031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od</w:t>
            </w:r>
          </w:p>
        </w:tc>
        <w:tc>
          <w:tcPr>
            <w:tcW w:w="1100" w:type="dxa"/>
          </w:tcPr>
          <w:p w14:paraId="1FBBE4F9" w14:textId="16CA2F74" w:rsidR="00114296" w:rsidRPr="001670EB" w:rsidRDefault="0007501F" w:rsidP="00114296">
            <w:pPr>
              <w:pStyle w:val="Akapitzlist"/>
              <w:spacing w:before="240" w:line="276" w:lineRule="auto"/>
              <w:ind w:left="0"/>
              <w:jc w:val="both"/>
              <w:rPr>
                <w:b/>
                <w:sz w:val="22"/>
                <w:szCs w:val="22"/>
              </w:rPr>
            </w:pPr>
            <w:r w:rsidRPr="001670EB">
              <w:rPr>
                <w:b/>
                <w:sz w:val="22"/>
                <w:szCs w:val="22"/>
              </w:rPr>
              <w:t>D</w:t>
            </w:r>
            <w:r w:rsidR="00114296" w:rsidRPr="001670EB">
              <w:rPr>
                <w:b/>
                <w:sz w:val="22"/>
                <w:szCs w:val="22"/>
              </w:rPr>
              <w:t>o</w:t>
            </w:r>
          </w:p>
        </w:tc>
      </w:tr>
      <w:tr w:rsidR="00114296" w:rsidRPr="001670EB" w14:paraId="04A048FC" w14:textId="77777777" w:rsidTr="00114296">
        <w:tc>
          <w:tcPr>
            <w:tcW w:w="664" w:type="dxa"/>
          </w:tcPr>
          <w:p w14:paraId="2A64F26F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DB5481D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E9C7ECA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100" w:type="dxa"/>
          </w:tcPr>
          <w:p w14:paraId="44B8E7C5" w14:textId="77777777" w:rsidR="00114296" w:rsidRPr="001670EB" w:rsidRDefault="00114296" w:rsidP="00114296">
            <w:pPr>
              <w:pStyle w:val="Akapitzlist"/>
              <w:spacing w:before="240" w:line="276" w:lineRule="auto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41CABEA" w14:textId="77777777" w:rsidR="00114296" w:rsidRPr="001670EB" w:rsidRDefault="00114296" w:rsidP="00114296">
      <w:pPr>
        <w:pStyle w:val="Akapitzlist"/>
        <w:spacing w:before="240" w:line="276" w:lineRule="auto"/>
        <w:jc w:val="both"/>
        <w:rPr>
          <w:rStyle w:val="markedcontent"/>
          <w:sz w:val="22"/>
          <w:szCs w:val="22"/>
        </w:rPr>
      </w:pPr>
      <w:r w:rsidRPr="001670EB">
        <w:rPr>
          <w:rStyle w:val="markedcontent"/>
          <w:sz w:val="22"/>
          <w:szCs w:val="22"/>
        </w:rPr>
        <w:t>Uwaga! w razie wykazania informacji stanowiących tajemnicę przedsiębiorstwa, Wykonawca zgodnie winien wykazać (w osobnym dokumencie), iż zastrzeżone informacje stanowią tajemnicę przedsiębiorstwa.</w:t>
      </w:r>
    </w:p>
    <w:p w14:paraId="2AFBE49C" w14:textId="77777777" w:rsidR="00114296" w:rsidRPr="001670EB" w:rsidRDefault="00114296" w:rsidP="00114296">
      <w:pPr>
        <w:pStyle w:val="Akapitzlist"/>
        <w:spacing w:before="240" w:line="276" w:lineRule="auto"/>
        <w:jc w:val="both"/>
        <w:rPr>
          <w:b/>
          <w:sz w:val="22"/>
          <w:szCs w:val="22"/>
        </w:rPr>
      </w:pPr>
    </w:p>
    <w:p w14:paraId="1C7DFBC8" w14:textId="77777777" w:rsidR="00114296" w:rsidRPr="001670EB" w:rsidRDefault="00114296" w:rsidP="008A0CB0">
      <w:pPr>
        <w:pStyle w:val="Akapitzlist"/>
        <w:numPr>
          <w:ilvl w:val="0"/>
          <w:numId w:val="1"/>
        </w:numPr>
        <w:spacing w:before="240" w:line="276" w:lineRule="auto"/>
        <w:ind w:left="426" w:hanging="426"/>
        <w:jc w:val="both"/>
        <w:rPr>
          <w:b/>
          <w:sz w:val="22"/>
          <w:szCs w:val="22"/>
        </w:rPr>
      </w:pPr>
      <w:r w:rsidRPr="001670EB">
        <w:rPr>
          <w:rStyle w:val="markedcontent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830E998" w14:textId="77777777" w:rsidR="00A94DBE" w:rsidRPr="001670EB" w:rsidRDefault="00114296" w:rsidP="008A0CB0">
      <w:pPr>
        <w:pStyle w:val="Akapitzlist"/>
        <w:numPr>
          <w:ilvl w:val="0"/>
          <w:numId w:val="1"/>
        </w:numPr>
        <w:spacing w:before="240" w:line="276" w:lineRule="auto"/>
        <w:ind w:left="426" w:hanging="426"/>
        <w:jc w:val="both"/>
        <w:rPr>
          <w:rStyle w:val="markedcontent"/>
          <w:b/>
          <w:sz w:val="22"/>
          <w:szCs w:val="22"/>
        </w:rPr>
      </w:pPr>
      <w:r w:rsidRPr="001670EB">
        <w:rPr>
          <w:rStyle w:val="markedcontent"/>
          <w:sz w:val="22"/>
          <w:szCs w:val="22"/>
        </w:rPr>
        <w:t>Oświadczam, że zapoznałem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przedstawioną przez zamawiającego w załączniku nr 3a do specyfikacji istotnych warunków zamówienia, w celu związanym z niniejszym postępowaniem</w:t>
      </w:r>
      <w:r w:rsidRPr="001670EB">
        <w:rPr>
          <w:sz w:val="22"/>
          <w:szCs w:val="22"/>
        </w:rPr>
        <w:br/>
      </w:r>
      <w:r w:rsidRPr="001670EB">
        <w:rPr>
          <w:rStyle w:val="markedcontent"/>
          <w:sz w:val="22"/>
          <w:szCs w:val="22"/>
        </w:rPr>
        <w:t>o udzielenie zamówienia publicznego.</w:t>
      </w:r>
    </w:p>
    <w:p w14:paraId="777E400F" w14:textId="77777777" w:rsidR="00114296" w:rsidRPr="001670EB" w:rsidRDefault="00114296" w:rsidP="00114296">
      <w:pPr>
        <w:spacing w:before="240" w:line="276" w:lineRule="auto"/>
        <w:jc w:val="both"/>
        <w:rPr>
          <w:b/>
          <w:sz w:val="22"/>
          <w:szCs w:val="22"/>
        </w:rPr>
      </w:pPr>
    </w:p>
    <w:p w14:paraId="416C8978" w14:textId="77777777" w:rsidR="00114296" w:rsidRPr="001670EB" w:rsidRDefault="00114296" w:rsidP="00114296">
      <w:pPr>
        <w:spacing w:before="240" w:line="276" w:lineRule="auto"/>
        <w:jc w:val="both"/>
        <w:rPr>
          <w:b/>
          <w:sz w:val="22"/>
          <w:szCs w:val="22"/>
        </w:rPr>
      </w:pPr>
    </w:p>
    <w:p w14:paraId="7BE28A8B" w14:textId="77777777" w:rsidR="00A94DBE" w:rsidRPr="001670EB" w:rsidRDefault="00A94DBE" w:rsidP="00A94DBE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 w:rsidRPr="001670EB">
        <w:rPr>
          <w:sz w:val="22"/>
          <w:szCs w:val="22"/>
        </w:rPr>
        <w:t>Miejscowość, ________________ dnia _______________</w:t>
      </w:r>
      <w:r w:rsidRPr="001670EB">
        <w:rPr>
          <w:i/>
          <w:sz w:val="22"/>
          <w:szCs w:val="22"/>
        </w:rPr>
        <w:tab/>
      </w:r>
    </w:p>
    <w:p w14:paraId="3CEA016A" w14:textId="77777777" w:rsidR="00A94DBE" w:rsidRPr="001670EB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7845105A" w14:textId="77777777" w:rsidR="00A94DBE" w:rsidRPr="001670EB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0C914C87" w14:textId="77777777" w:rsidR="00A94DBE" w:rsidRPr="001670EB" w:rsidRDefault="00A94DBE" w:rsidP="00A94DBE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1670EB">
        <w:rPr>
          <w:i/>
          <w:sz w:val="22"/>
          <w:szCs w:val="22"/>
        </w:rPr>
        <w:t>___________________________________</w:t>
      </w:r>
    </w:p>
    <w:p w14:paraId="3D318606" w14:textId="77777777" w:rsidR="00A94DBE" w:rsidRPr="001670EB" w:rsidRDefault="00A94DBE" w:rsidP="00A94DBE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1670EB">
        <w:rPr>
          <w:i/>
          <w:sz w:val="18"/>
          <w:szCs w:val="18"/>
        </w:rPr>
        <w:t>(podpis osoby uprawnionej do składania oświadczeń  woli w imieniu Wykonawcy)</w:t>
      </w:r>
    </w:p>
    <w:p w14:paraId="2FEF69C0" w14:textId="77777777" w:rsidR="0097776D" w:rsidRPr="001670EB" w:rsidRDefault="0097776D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54D2E2F0" w14:textId="77777777" w:rsidR="006A4949" w:rsidRPr="001670EB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2CE309A7" w14:textId="77777777" w:rsidR="00EA126D" w:rsidRDefault="00EA126D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283AF2B9" w14:textId="77777777" w:rsidR="00EA126D" w:rsidRPr="001670EB" w:rsidRDefault="00EA126D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4BFD4500" w14:textId="77777777" w:rsidR="006A4949" w:rsidRPr="001670EB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14:paraId="17E0CFF3" w14:textId="77777777" w:rsidR="006A4949" w:rsidRPr="001670EB" w:rsidRDefault="006A4949" w:rsidP="006A4949">
      <w:pPr>
        <w:suppressAutoHyphens/>
        <w:spacing w:before="120"/>
        <w:jc w:val="both"/>
        <w:rPr>
          <w:sz w:val="22"/>
          <w:szCs w:val="22"/>
        </w:rPr>
      </w:pPr>
      <w:r w:rsidRPr="001670EB">
        <w:rPr>
          <w:b/>
          <w:bCs/>
          <w:i/>
          <w:sz w:val="22"/>
          <w:szCs w:val="22"/>
          <w:lang w:eastAsia="ar-SA"/>
        </w:rPr>
        <w:t>Ofertę sporządza się, pod rygorem nieważności, w formie elektronicznej podpisanej kwalifikowanym podpisem elektronicznym lub w postaci elektronicznej opatrzonej podpisem zaufanym lub podpisem osobistym (e-dowód).</w:t>
      </w:r>
    </w:p>
    <w:p w14:paraId="4E4CDFD3" w14:textId="77777777" w:rsidR="006A4949" w:rsidRPr="001670EB" w:rsidRDefault="006A4949" w:rsidP="00A94DBE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sectPr w:rsidR="006A4949" w:rsidRPr="001670EB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0D7D" w14:textId="77777777" w:rsidR="006D6DBA" w:rsidRDefault="006D6DBA" w:rsidP="00FF57EE">
      <w:r>
        <w:separator/>
      </w:r>
    </w:p>
  </w:endnote>
  <w:endnote w:type="continuationSeparator" w:id="0">
    <w:p w14:paraId="56ADBABA" w14:textId="77777777" w:rsidR="006D6DBA" w:rsidRDefault="006D6DB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1C05" w14:textId="77777777" w:rsidR="006D6DBA" w:rsidRDefault="006D6DBA" w:rsidP="00FF57EE">
      <w:r>
        <w:separator/>
      </w:r>
    </w:p>
  </w:footnote>
  <w:footnote w:type="continuationSeparator" w:id="0">
    <w:p w14:paraId="7CAA6D8F" w14:textId="77777777" w:rsidR="006D6DBA" w:rsidRDefault="006D6DBA" w:rsidP="00FF57EE">
      <w:r>
        <w:continuationSeparator/>
      </w:r>
    </w:p>
  </w:footnote>
  <w:footnote w:id="1">
    <w:p w14:paraId="19897FD6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* </w:t>
      </w:r>
      <w:r w:rsidR="00230BE5">
        <w:rPr>
          <w:sz w:val="20"/>
          <w:szCs w:val="20"/>
        </w:rPr>
        <w:t>niepotrzebne skre</w:t>
      </w:r>
      <w:r w:rsidR="00BA7D7A">
        <w:rPr>
          <w:sz w:val="20"/>
          <w:szCs w:val="20"/>
        </w:rPr>
        <w:t>ślić</w:t>
      </w:r>
      <w:r w:rsidR="00B928CC">
        <w:rPr>
          <w:sz w:val="20"/>
          <w:szCs w:val="20"/>
        </w:rPr>
        <w:t>.</w:t>
      </w:r>
    </w:p>
    <w:p w14:paraId="4AF9FFE5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79304771" w14:textId="5740C8BD" w:rsidR="00533CE6" w:rsidRDefault="00533CE6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36 lub więcej miesięcy.</w:t>
      </w:r>
    </w:p>
  </w:footnote>
  <w:footnote w:id="3">
    <w:p w14:paraId="14BF5759" w14:textId="77777777" w:rsidR="00EB6056" w:rsidRDefault="00EB6056" w:rsidP="00EB6056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36 lub więcej miesięcy.</w:t>
      </w:r>
    </w:p>
  </w:footnote>
  <w:footnote w:id="4">
    <w:p w14:paraId="6EEA1DCA" w14:textId="77777777" w:rsidR="00327D7C" w:rsidRDefault="00327D7C" w:rsidP="00327D7C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36 lub więcej miesięcy.</w:t>
      </w:r>
    </w:p>
  </w:footnote>
  <w:footnote w:id="5">
    <w:p w14:paraId="007279C5" w14:textId="77777777" w:rsidR="001D7EEF" w:rsidRDefault="001D7EEF" w:rsidP="001D7EEF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36 lub więcej miesięcy.</w:t>
      </w:r>
    </w:p>
  </w:footnote>
  <w:footnote w:id="6">
    <w:p w14:paraId="617314C8" w14:textId="77777777" w:rsidR="001D7EEF" w:rsidRDefault="001D7EEF" w:rsidP="001D7EEF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36 lub więcej miesięcy.</w:t>
      </w:r>
    </w:p>
  </w:footnote>
  <w:footnote w:id="7">
    <w:p w14:paraId="73DAD525" w14:textId="77777777" w:rsidR="00A94DBE" w:rsidRDefault="00A94DBE" w:rsidP="00A94DBE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2D2FEE4B" w14:textId="77777777" w:rsidR="00A94DBE" w:rsidRDefault="00A94DBE" w:rsidP="00A94DBE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22D584D8" w14:textId="77777777" w:rsidR="00A94DBE" w:rsidRDefault="00A94DBE" w:rsidP="00A94DBE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9">
    <w:p w14:paraId="745624E3" w14:textId="77777777" w:rsidR="00A94DBE" w:rsidRDefault="00A94DBE" w:rsidP="00A94D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D475B">
        <w:t xml:space="preserve">dotyczy Wykonawców, którzy wnoszą wadium </w:t>
      </w:r>
      <w:r>
        <w:t>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8CFA" w14:textId="49A7E298" w:rsidR="00AE2ACB" w:rsidRPr="00AE2ACB" w:rsidRDefault="00E26261" w:rsidP="00C3659E">
    <w:pPr>
      <w:pStyle w:val="Nagwek"/>
      <w:tabs>
        <w:tab w:val="clear" w:pos="4536"/>
        <w:tab w:val="clear" w:pos="9072"/>
        <w:tab w:val="left" w:pos="7905"/>
      </w:tabs>
      <w:rPr>
        <w:sz w:val="20"/>
        <w:szCs w:val="20"/>
      </w:rPr>
    </w:pPr>
    <w:r>
      <w:rPr>
        <w:sz w:val="20"/>
        <w:szCs w:val="20"/>
      </w:rPr>
      <w:t xml:space="preserve">Znak sprawy  </w:t>
    </w:r>
    <w:r w:rsidR="00647BAE">
      <w:rPr>
        <w:sz w:val="20"/>
        <w:szCs w:val="20"/>
      </w:rPr>
      <w:t>5</w:t>
    </w:r>
    <w:r w:rsidRPr="00EB6056">
      <w:rPr>
        <w:sz w:val="20"/>
        <w:szCs w:val="20"/>
      </w:rPr>
      <w:t>/ZP/202</w:t>
    </w:r>
    <w:r w:rsidR="00EB6056" w:rsidRPr="00EB6056">
      <w:rPr>
        <w:sz w:val="20"/>
        <w:szCs w:val="20"/>
      </w:rPr>
      <w:t>5</w:t>
    </w:r>
    <w:r w:rsidR="00973F41" w:rsidRPr="00EB6056">
      <w:rPr>
        <w:sz w:val="20"/>
        <w:szCs w:val="20"/>
      </w:rPr>
      <w:t xml:space="preserve">                                                                                     </w:t>
    </w:r>
    <w:r w:rsidRPr="00EB6056">
      <w:rPr>
        <w:sz w:val="20"/>
        <w:szCs w:val="20"/>
      </w:rPr>
      <w:t xml:space="preserve">                 </w:t>
    </w:r>
    <w:r w:rsidR="00973F41" w:rsidRPr="00EB6056">
      <w:rPr>
        <w:sz w:val="20"/>
        <w:szCs w:val="20"/>
      </w:rPr>
      <w:t xml:space="preserve"> </w:t>
    </w:r>
    <w:r w:rsidR="00C3659E">
      <w:rPr>
        <w:sz w:val="20"/>
        <w:szCs w:val="20"/>
      </w:rPr>
      <w:t>Załącznik nr 1</w:t>
    </w:r>
    <w:r w:rsidR="00FB710B">
      <w:rPr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1" w15:restartNumberingAfterBreak="0">
    <w:nsid w:val="0F057415"/>
    <w:multiLevelType w:val="hybridMultilevel"/>
    <w:tmpl w:val="36B08190"/>
    <w:lvl w:ilvl="0" w:tplc="DFDECEA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9891CB2"/>
    <w:multiLevelType w:val="hybridMultilevel"/>
    <w:tmpl w:val="EB662824"/>
    <w:lvl w:ilvl="0" w:tplc="8BF849D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C145E"/>
    <w:multiLevelType w:val="hybridMultilevel"/>
    <w:tmpl w:val="7110E94E"/>
    <w:lvl w:ilvl="0" w:tplc="E0DCFDD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1CB6A44"/>
    <w:multiLevelType w:val="hybridMultilevel"/>
    <w:tmpl w:val="87544A6A"/>
    <w:lvl w:ilvl="0" w:tplc="327C04EE">
      <w:start w:val="1"/>
      <w:numFmt w:val="decimal"/>
      <w:lvlText w:val="%1."/>
      <w:lvlJc w:val="left"/>
      <w:pPr>
        <w:ind w:left="928" w:hanging="360"/>
      </w:pPr>
      <w:rPr>
        <w:rFonts w:ascii="Arial" w:eastAsia="Arial Unicode MS" w:hAnsi="Arial" w:cs="Arial" w:hint="default"/>
        <w:b/>
        <w:bCs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2F32A3"/>
    <w:multiLevelType w:val="hybridMultilevel"/>
    <w:tmpl w:val="72B29EF8"/>
    <w:lvl w:ilvl="0" w:tplc="3376A4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D7766"/>
    <w:multiLevelType w:val="hybridMultilevel"/>
    <w:tmpl w:val="34805E34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0087921">
    <w:abstractNumId w:val="8"/>
  </w:num>
  <w:num w:numId="2" w16cid:durableId="1996492440">
    <w:abstractNumId w:val="5"/>
  </w:num>
  <w:num w:numId="3" w16cid:durableId="802623076">
    <w:abstractNumId w:val="6"/>
  </w:num>
  <w:num w:numId="4" w16cid:durableId="1067876005">
    <w:abstractNumId w:val="10"/>
  </w:num>
  <w:num w:numId="5" w16cid:durableId="13598924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788990">
    <w:abstractNumId w:val="4"/>
  </w:num>
  <w:num w:numId="7" w16cid:durableId="851577860">
    <w:abstractNumId w:val="9"/>
  </w:num>
  <w:num w:numId="8" w16cid:durableId="1826236786">
    <w:abstractNumId w:val="1"/>
  </w:num>
  <w:num w:numId="9" w16cid:durableId="1724938446">
    <w:abstractNumId w:val="2"/>
  </w:num>
  <w:num w:numId="10" w16cid:durableId="1697459328">
    <w:abstractNumId w:val="0"/>
  </w:num>
  <w:num w:numId="11" w16cid:durableId="1685012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1D8"/>
    <w:rsid w:val="0000409D"/>
    <w:rsid w:val="00004C8F"/>
    <w:rsid w:val="00021C35"/>
    <w:rsid w:val="00027695"/>
    <w:rsid w:val="00054B58"/>
    <w:rsid w:val="00071393"/>
    <w:rsid w:val="0007501F"/>
    <w:rsid w:val="00085C6E"/>
    <w:rsid w:val="000A685F"/>
    <w:rsid w:val="000C7D85"/>
    <w:rsid w:val="000C7F01"/>
    <w:rsid w:val="000E2490"/>
    <w:rsid w:val="000F5F14"/>
    <w:rsid w:val="001063D3"/>
    <w:rsid w:val="0011395D"/>
    <w:rsid w:val="00114296"/>
    <w:rsid w:val="00125570"/>
    <w:rsid w:val="00134984"/>
    <w:rsid w:val="00135404"/>
    <w:rsid w:val="001476F8"/>
    <w:rsid w:val="001670EB"/>
    <w:rsid w:val="0016740C"/>
    <w:rsid w:val="001819D7"/>
    <w:rsid w:val="001A28C1"/>
    <w:rsid w:val="001A4779"/>
    <w:rsid w:val="001C01C1"/>
    <w:rsid w:val="001C5F8F"/>
    <w:rsid w:val="001C7D84"/>
    <w:rsid w:val="001D7EEF"/>
    <w:rsid w:val="001E510D"/>
    <w:rsid w:val="001E6772"/>
    <w:rsid w:val="001F04EC"/>
    <w:rsid w:val="0021334D"/>
    <w:rsid w:val="00215EE2"/>
    <w:rsid w:val="002214DB"/>
    <w:rsid w:val="00230BE5"/>
    <w:rsid w:val="00244258"/>
    <w:rsid w:val="00255DCF"/>
    <w:rsid w:val="00266580"/>
    <w:rsid w:val="00267D1F"/>
    <w:rsid w:val="002B2312"/>
    <w:rsid w:val="002B3CE3"/>
    <w:rsid w:val="002D3792"/>
    <w:rsid w:val="002E2F0D"/>
    <w:rsid w:val="002E612D"/>
    <w:rsid w:val="002F5EA1"/>
    <w:rsid w:val="00302B6F"/>
    <w:rsid w:val="00307063"/>
    <w:rsid w:val="003169EC"/>
    <w:rsid w:val="00320DD8"/>
    <w:rsid w:val="00327A15"/>
    <w:rsid w:val="00327D7C"/>
    <w:rsid w:val="003318DA"/>
    <w:rsid w:val="003323E9"/>
    <w:rsid w:val="00340034"/>
    <w:rsid w:val="0034133F"/>
    <w:rsid w:val="00342934"/>
    <w:rsid w:val="00350C0C"/>
    <w:rsid w:val="00351056"/>
    <w:rsid w:val="00376989"/>
    <w:rsid w:val="003860B4"/>
    <w:rsid w:val="00393A2D"/>
    <w:rsid w:val="003B4B9A"/>
    <w:rsid w:val="003B769C"/>
    <w:rsid w:val="003C205A"/>
    <w:rsid w:val="003C35F5"/>
    <w:rsid w:val="003D2695"/>
    <w:rsid w:val="003E176C"/>
    <w:rsid w:val="003F1B47"/>
    <w:rsid w:val="004041F9"/>
    <w:rsid w:val="00444D64"/>
    <w:rsid w:val="00453693"/>
    <w:rsid w:val="00462FDF"/>
    <w:rsid w:val="004677B8"/>
    <w:rsid w:val="004937D2"/>
    <w:rsid w:val="004978FF"/>
    <w:rsid w:val="004D2CF6"/>
    <w:rsid w:val="004D5A42"/>
    <w:rsid w:val="004E66D6"/>
    <w:rsid w:val="004F7B36"/>
    <w:rsid w:val="00525EFF"/>
    <w:rsid w:val="005318FB"/>
    <w:rsid w:val="0053365E"/>
    <w:rsid w:val="00533CE6"/>
    <w:rsid w:val="0054722E"/>
    <w:rsid w:val="00555D28"/>
    <w:rsid w:val="005724CE"/>
    <w:rsid w:val="005772CF"/>
    <w:rsid w:val="00582443"/>
    <w:rsid w:val="005844F6"/>
    <w:rsid w:val="005B48AB"/>
    <w:rsid w:val="005E47E8"/>
    <w:rsid w:val="005E700F"/>
    <w:rsid w:val="005F6F5F"/>
    <w:rsid w:val="006056B7"/>
    <w:rsid w:val="00613494"/>
    <w:rsid w:val="00613D7A"/>
    <w:rsid w:val="0064358B"/>
    <w:rsid w:val="00647BAE"/>
    <w:rsid w:val="00663B92"/>
    <w:rsid w:val="00667294"/>
    <w:rsid w:val="006712E0"/>
    <w:rsid w:val="00674DE8"/>
    <w:rsid w:val="006A4949"/>
    <w:rsid w:val="006B63D6"/>
    <w:rsid w:val="006C641D"/>
    <w:rsid w:val="006D09E0"/>
    <w:rsid w:val="006D4DE4"/>
    <w:rsid w:val="006D6DBA"/>
    <w:rsid w:val="006F6093"/>
    <w:rsid w:val="00701987"/>
    <w:rsid w:val="00720551"/>
    <w:rsid w:val="0075183B"/>
    <w:rsid w:val="00773E59"/>
    <w:rsid w:val="00782D2E"/>
    <w:rsid w:val="00786525"/>
    <w:rsid w:val="007C1401"/>
    <w:rsid w:val="007C2900"/>
    <w:rsid w:val="007C52F1"/>
    <w:rsid w:val="007C5AC6"/>
    <w:rsid w:val="007D0947"/>
    <w:rsid w:val="007D475B"/>
    <w:rsid w:val="007E331F"/>
    <w:rsid w:val="0080273B"/>
    <w:rsid w:val="00856618"/>
    <w:rsid w:val="0087162F"/>
    <w:rsid w:val="00875E34"/>
    <w:rsid w:val="008A0CB0"/>
    <w:rsid w:val="008B7BF8"/>
    <w:rsid w:val="008D428E"/>
    <w:rsid w:val="008E4EFA"/>
    <w:rsid w:val="008F26B0"/>
    <w:rsid w:val="008F3E17"/>
    <w:rsid w:val="008F6014"/>
    <w:rsid w:val="00927301"/>
    <w:rsid w:val="009312B4"/>
    <w:rsid w:val="00944D51"/>
    <w:rsid w:val="00946A4F"/>
    <w:rsid w:val="00954A4B"/>
    <w:rsid w:val="00963C87"/>
    <w:rsid w:val="0096780F"/>
    <w:rsid w:val="00973F41"/>
    <w:rsid w:val="00974CA0"/>
    <w:rsid w:val="0097776D"/>
    <w:rsid w:val="00977872"/>
    <w:rsid w:val="00981455"/>
    <w:rsid w:val="00983758"/>
    <w:rsid w:val="00983D1D"/>
    <w:rsid w:val="009901C0"/>
    <w:rsid w:val="009931D0"/>
    <w:rsid w:val="009B5F12"/>
    <w:rsid w:val="009B60DF"/>
    <w:rsid w:val="009D03EC"/>
    <w:rsid w:val="009D75A8"/>
    <w:rsid w:val="009F20DB"/>
    <w:rsid w:val="00A12F22"/>
    <w:rsid w:val="00A32514"/>
    <w:rsid w:val="00A40BFE"/>
    <w:rsid w:val="00A42993"/>
    <w:rsid w:val="00A50E18"/>
    <w:rsid w:val="00A811A6"/>
    <w:rsid w:val="00A85EB2"/>
    <w:rsid w:val="00A94DBE"/>
    <w:rsid w:val="00AA39D6"/>
    <w:rsid w:val="00AA664B"/>
    <w:rsid w:val="00AC1EA6"/>
    <w:rsid w:val="00AE1CA4"/>
    <w:rsid w:val="00AE2ACB"/>
    <w:rsid w:val="00AF4AC3"/>
    <w:rsid w:val="00B06411"/>
    <w:rsid w:val="00B15662"/>
    <w:rsid w:val="00B23F90"/>
    <w:rsid w:val="00B44990"/>
    <w:rsid w:val="00B47637"/>
    <w:rsid w:val="00B550D5"/>
    <w:rsid w:val="00B600FD"/>
    <w:rsid w:val="00B77AF6"/>
    <w:rsid w:val="00B9086B"/>
    <w:rsid w:val="00B91B7C"/>
    <w:rsid w:val="00B928CC"/>
    <w:rsid w:val="00B95021"/>
    <w:rsid w:val="00BA21D8"/>
    <w:rsid w:val="00BA7D7A"/>
    <w:rsid w:val="00BC4F99"/>
    <w:rsid w:val="00BD178A"/>
    <w:rsid w:val="00BD3B28"/>
    <w:rsid w:val="00BD612B"/>
    <w:rsid w:val="00BF4A6B"/>
    <w:rsid w:val="00BF57C1"/>
    <w:rsid w:val="00C22F7D"/>
    <w:rsid w:val="00C3659E"/>
    <w:rsid w:val="00C47894"/>
    <w:rsid w:val="00C53EC9"/>
    <w:rsid w:val="00C81B74"/>
    <w:rsid w:val="00CA500F"/>
    <w:rsid w:val="00CB50B3"/>
    <w:rsid w:val="00CC3325"/>
    <w:rsid w:val="00CE2646"/>
    <w:rsid w:val="00CE2942"/>
    <w:rsid w:val="00CE3AE6"/>
    <w:rsid w:val="00CE4B32"/>
    <w:rsid w:val="00CE5B36"/>
    <w:rsid w:val="00D07815"/>
    <w:rsid w:val="00D109ED"/>
    <w:rsid w:val="00D1523D"/>
    <w:rsid w:val="00D22A46"/>
    <w:rsid w:val="00D23EA8"/>
    <w:rsid w:val="00D275B3"/>
    <w:rsid w:val="00D310E7"/>
    <w:rsid w:val="00D33AE9"/>
    <w:rsid w:val="00D503F6"/>
    <w:rsid w:val="00D554C7"/>
    <w:rsid w:val="00D67388"/>
    <w:rsid w:val="00D679D6"/>
    <w:rsid w:val="00D750CF"/>
    <w:rsid w:val="00D7639C"/>
    <w:rsid w:val="00D83A97"/>
    <w:rsid w:val="00D955F3"/>
    <w:rsid w:val="00DA2262"/>
    <w:rsid w:val="00DB26FA"/>
    <w:rsid w:val="00DC06C0"/>
    <w:rsid w:val="00DC26BF"/>
    <w:rsid w:val="00DC336F"/>
    <w:rsid w:val="00DC5315"/>
    <w:rsid w:val="00DE1503"/>
    <w:rsid w:val="00E225BF"/>
    <w:rsid w:val="00E26261"/>
    <w:rsid w:val="00E3797E"/>
    <w:rsid w:val="00E419CA"/>
    <w:rsid w:val="00E766A4"/>
    <w:rsid w:val="00E908A2"/>
    <w:rsid w:val="00E92224"/>
    <w:rsid w:val="00EA126D"/>
    <w:rsid w:val="00EA1F63"/>
    <w:rsid w:val="00EA6D6B"/>
    <w:rsid w:val="00EB6056"/>
    <w:rsid w:val="00EE43AA"/>
    <w:rsid w:val="00EE51AF"/>
    <w:rsid w:val="00F03A5C"/>
    <w:rsid w:val="00F06B54"/>
    <w:rsid w:val="00F134D5"/>
    <w:rsid w:val="00F171F7"/>
    <w:rsid w:val="00F20F2D"/>
    <w:rsid w:val="00F236AD"/>
    <w:rsid w:val="00F31EAC"/>
    <w:rsid w:val="00F4264C"/>
    <w:rsid w:val="00F44F65"/>
    <w:rsid w:val="00F45455"/>
    <w:rsid w:val="00F67AF5"/>
    <w:rsid w:val="00F7115F"/>
    <w:rsid w:val="00F779FD"/>
    <w:rsid w:val="00F77BA8"/>
    <w:rsid w:val="00F947BA"/>
    <w:rsid w:val="00FB710B"/>
    <w:rsid w:val="00FD31E1"/>
    <w:rsid w:val="00FE5940"/>
    <w:rsid w:val="00FF0BEE"/>
    <w:rsid w:val="00FF57EE"/>
    <w:rsid w:val="00FF5EC7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6ACF0"/>
  <w15:docId w15:val="{3F5540AF-0F87-4D99-8F7D-89952E83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14296"/>
  </w:style>
  <w:style w:type="paragraph" w:styleId="Poprawka">
    <w:name w:val="Revision"/>
    <w:hidden/>
    <w:uiPriority w:val="99"/>
    <w:semiHidden/>
    <w:rsid w:val="000F5F14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9F20D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65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580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CE29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E2942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0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60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60D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0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0D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40BD-3DE9-4EB3-BFC1-D9C98137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96</TotalTime>
  <Pages>7</Pages>
  <Words>1533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ppp</cp:lastModifiedBy>
  <cp:revision>47</cp:revision>
  <cp:lastPrinted>2024-12-19T10:34:00Z</cp:lastPrinted>
  <dcterms:created xsi:type="dcterms:W3CDTF">2025-02-04T08:00:00Z</dcterms:created>
  <dcterms:modified xsi:type="dcterms:W3CDTF">2025-04-12T09:02:00Z</dcterms:modified>
</cp:coreProperties>
</file>